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elh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6"/>
        <w:gridCol w:w="3289"/>
        <w:gridCol w:w="3279"/>
      </w:tblGrid>
      <w:tr w:rsidR="003163E2" w:rsidRPr="0005349D" w:rsidTr="008B42BB">
        <w:trPr>
          <w:trHeight w:val="784"/>
        </w:trPr>
        <w:tc>
          <w:tcPr>
            <w:tcW w:w="1667" w:type="pct"/>
            <w:shd w:val="clear" w:color="auto" w:fill="auto"/>
          </w:tcPr>
          <w:p w:rsidR="003163E2" w:rsidRPr="0005349D" w:rsidRDefault="00D7048D">
            <w:pPr>
              <w:rPr>
                <w:rFonts w:ascii="Trebuchet MS" w:hAnsi="Trebuchet MS"/>
                <w:sz w:val="20"/>
                <w:szCs w:val="20"/>
              </w:rPr>
            </w:pPr>
            <w:r w:rsidRPr="0005349D">
              <w:rPr>
                <w:rFonts w:ascii="Trebuchet MS" w:hAnsi="Trebuchet MS"/>
                <w:noProof/>
                <w:sz w:val="20"/>
                <w:szCs w:val="20"/>
                <w:lang w:eastAsia="pt-PT"/>
              </w:rPr>
              <w:drawing>
                <wp:inline distT="0" distB="0" distL="0" distR="0" wp14:anchorId="4BBD0479" wp14:editId="2D6180E2">
                  <wp:extent cx="1997075" cy="539750"/>
                  <wp:effectExtent l="0" t="0" r="3175" b="0"/>
                  <wp:docPr id="1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7075" cy="539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9" w:type="pct"/>
            <w:shd w:val="clear" w:color="auto" w:fill="auto"/>
          </w:tcPr>
          <w:p w:rsidR="003163E2" w:rsidRPr="0005349D" w:rsidRDefault="003163E2" w:rsidP="004A443A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664" w:type="pct"/>
            <w:shd w:val="clear" w:color="auto" w:fill="auto"/>
            <w:vAlign w:val="center"/>
          </w:tcPr>
          <w:p w:rsidR="00D7048D" w:rsidRPr="0005349D" w:rsidRDefault="00D7048D" w:rsidP="008B42BB">
            <w:pPr>
              <w:tabs>
                <w:tab w:val="right" w:pos="10466"/>
              </w:tabs>
              <w:jc w:val="right"/>
              <w:rPr>
                <w:rFonts w:ascii="Trebuchet MS" w:hAnsi="Trebuchet MS" w:cstheme="minorHAnsi"/>
                <w:sz w:val="20"/>
                <w:szCs w:val="20"/>
              </w:rPr>
            </w:pPr>
            <w:r w:rsidRPr="0005349D">
              <w:rPr>
                <w:rFonts w:ascii="Trebuchet MS" w:hAnsi="Trebuchet MS" w:cstheme="minorHAnsi"/>
                <w:sz w:val="20"/>
                <w:szCs w:val="20"/>
              </w:rPr>
              <w:t>Ano Letivo</w:t>
            </w:r>
          </w:p>
          <w:sdt>
            <w:sdtPr>
              <w:rPr>
                <w:rFonts w:ascii="Trebuchet MS" w:hAnsi="Trebuchet MS" w:cstheme="minorHAnsi"/>
                <w:b/>
                <w:sz w:val="20"/>
                <w:szCs w:val="20"/>
              </w:rPr>
              <w:id w:val="-1553225158"/>
              <w:placeholder>
                <w:docPart w:val="25D0911BFDEA4DFAA8C6A0DAA94A469C"/>
              </w:placeholder>
              <w:showingPlcHdr/>
              <w:comboBox>
                <w:listItem w:value="Escolher um item."/>
                <w:listItem w:displayText="2014-2015" w:value="2014-2015"/>
                <w:listItem w:displayText="2015-2016" w:value="2015-2016"/>
                <w:listItem w:displayText="2016-2017" w:value="2016-2017"/>
                <w:listItem w:displayText="2017-2018" w:value="2017-2018"/>
                <w:listItem w:displayText="2018-2019" w:value="2018-2019"/>
                <w:listItem w:displayText="2019-2020" w:value="2019-2020"/>
              </w:comboBox>
            </w:sdtPr>
            <w:sdtContent>
              <w:p w:rsidR="003163E2" w:rsidRPr="0005349D" w:rsidRDefault="00A90373" w:rsidP="008B42BB">
                <w:pPr>
                  <w:ind w:left="601"/>
                  <w:jc w:val="right"/>
                  <w:rPr>
                    <w:rFonts w:ascii="Trebuchet MS" w:hAnsi="Trebuchet MS"/>
                    <w:sz w:val="20"/>
                    <w:szCs w:val="20"/>
                  </w:rPr>
                </w:pPr>
                <w:r w:rsidRPr="0005349D">
                  <w:rPr>
                    <w:rStyle w:val="TextodoMarcadordePosio"/>
                    <w:rFonts w:ascii="Trebuchet MS" w:hAnsi="Trebuchet MS"/>
                    <w:sz w:val="20"/>
                    <w:szCs w:val="20"/>
                  </w:rPr>
                  <w:t>Escolher um item.</w:t>
                </w:r>
              </w:p>
            </w:sdtContent>
          </w:sdt>
        </w:tc>
      </w:tr>
      <w:tr w:rsidR="003163E2" w:rsidRPr="0005349D" w:rsidTr="008B42BB">
        <w:trPr>
          <w:trHeight w:val="152"/>
        </w:trPr>
        <w:tc>
          <w:tcPr>
            <w:tcW w:w="5000" w:type="pct"/>
            <w:gridSpan w:val="3"/>
            <w:tcBorders>
              <w:bottom w:val="single" w:sz="4" w:space="0" w:color="632423" w:themeColor="accent2" w:themeShade="80"/>
            </w:tcBorders>
          </w:tcPr>
          <w:p w:rsidR="003163E2" w:rsidRPr="0005349D" w:rsidRDefault="003163E2" w:rsidP="003163E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070F6C" w:rsidRPr="00CF369B" w:rsidTr="00581F44">
        <w:trPr>
          <w:trHeight w:val="269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70F6C" w:rsidRPr="00CF369B" w:rsidRDefault="00581F44" w:rsidP="00581F44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sdt>
              <w:sdtPr>
                <w:rPr>
                  <w:rFonts w:ascii="Trebuchet MS" w:hAnsi="Trebuchet MS"/>
                  <w:sz w:val="20"/>
                  <w:szCs w:val="20"/>
                </w:rPr>
                <w:id w:val="-206491401"/>
                <w:placeholder>
                  <w:docPart w:val="C29F055A16634FC1B4C510A838AE442B"/>
                </w:placeholder>
                <w:showingPlcHdr/>
                <w:comboBox>
                  <w:listItem w:value="Escolher um item."/>
                  <w:listItem w:displayText="-----------------------------------------------------" w:value="-----------------------------------------------------"/>
                  <w:listItem w:displayText="172480 - Agrupamento de Escolas de Cister - Alcobaça" w:value="172480 - Agrupamento de Escolas de Cister - Alcobaça"/>
                  <w:listItem w:displayText="----------------------------------------------------" w:value="----------------------------------------------------"/>
                  <w:listItem w:displayText="401286 - ES D. Inês de Castro" w:value="401286 - ES D. Inês de Castro"/>
                  <w:listItem w:displayText="---------------------------------------------------" w:value="---------------------------------------------------"/>
                  <w:listItem w:displayText="341599 - EB2,3 Frei Estêvão Martins" w:value="341599 - EB2,3 Frei Estêvão Martins"/>
                  <w:listItem w:displayText="344734 - EB2,3 de Pataias" w:value="344734 - EB2,3 de Pataias"/>
                  <w:listItem w:displayText="401365 - EB2,3 D. Pedro I" w:value="401365 - EB2,3 D. Pedro I"/>
                  <w:listItem w:displayText="--------------------------------------------------" w:value="--------------------------------------------------"/>
                  <w:listItem w:displayText="201248 - EB1/JI Alcobaça" w:value="201248 - EB1/JI Alcobaça"/>
                  <w:listItem w:displayText="202435 - EB1/JI Aljubarrota" w:value="202435 - EB1/JI Aljubarrota"/>
                  <w:listItem w:displayText="202794 - EB1/JI Alpedriz" w:value="202794 - EB1/JI Alpedriz"/>
                  <w:listItem w:displayText="204274 - EB1/JI Areeiro" w:value="204274 - EB1/JI Areeiro"/>
                  <w:listItem w:displayText="205400 - EB1/JI Ataija de Cima" w:value="205400 - EB1/JI Ataija de Cima"/>
                  <w:listItem w:displayText="209387 - EB1 Bárrio" w:value="209387 - EB1 Bárrio"/>
                  <w:listItem w:displayText="209259 - EB1 Burinhosa" w:value="209259 - EB1 Burinhosa"/>
                  <w:listItem w:displayText="212090 - EB1/JI Carris" w:value="212090 - EB1/JI Carris"/>
                  <w:listItem w:displayText="212258 - EB1/JI Carvalhal" w:value="212258 - EB1/JI Carvalhal"/>
                  <w:listItem w:displayText="213937 - EB1/JI Casal dos Ramos" w:value="213937 - EB1/JI Casal dos Ramos"/>
                  <w:listItem w:displayText="286333 - EB1 Évora" w:value="286333 - EB1 Évora"/>
                  <w:listItem w:displayText="230947 - EB1 Maiorga" w:value="230947 - EB1 Maiorga"/>
                  <w:listItem w:displayText="231691 - EB1/JI Martingança" w:value="231691 - EB1/JI Martingança"/>
                  <w:listItem w:displayText="234394 - EB1/JI Montes" w:value="234394 - EB1/JI Montes"/>
                  <w:listItem w:displayText="262602 - EB1/JI Pataias" w:value="262602 - EB1/JI Pataias"/>
                  <w:listItem w:displayText="266978 - EB1 Póvoa" w:value="266978 - EB1 Póvoa"/>
                  <w:listItem w:displayText="282790 - EB1 Vestiaria" w:value="282790 - EB1 Vestiaria"/>
                  <w:listItem w:displayText="-------------------------------------------------" w:value="-------------------------------------------------"/>
                  <w:listItem w:displayText="606110 - JI Burinhosa" w:value="606110 - JI Burinhosa"/>
                  <w:listItem w:displayText="626454 - JI Póvoa" w:value="626454 - JI Póvoa"/>
                  <w:listItem w:displayText="637907 - JI Évora" w:value="637907 - JI Évora"/>
                </w:comboBox>
              </w:sdtPr>
              <w:sdtContent>
                <w:r w:rsidR="00C92251" w:rsidRPr="0029601F">
                  <w:rPr>
                    <w:rStyle w:val="TextodoMarcadordePosio"/>
                  </w:rPr>
                  <w:t>Escolher um item.</w:t>
                </w:r>
              </w:sdtContent>
            </w:sdt>
          </w:p>
        </w:tc>
      </w:tr>
      <w:tr w:rsidR="003163E2" w:rsidRPr="00C503ED" w:rsidTr="00070F6C">
        <w:trPr>
          <w:trHeight w:val="109"/>
        </w:trPr>
        <w:tc>
          <w:tcPr>
            <w:tcW w:w="5000" w:type="pct"/>
            <w:gridSpan w:val="3"/>
            <w:tcBorders>
              <w:top w:val="single" w:sz="4" w:space="0" w:color="632423" w:themeColor="accent2" w:themeShade="80"/>
              <w:bottom w:val="single" w:sz="4" w:space="0" w:color="auto"/>
            </w:tcBorders>
            <w:vAlign w:val="center"/>
          </w:tcPr>
          <w:p w:rsidR="003163E2" w:rsidRPr="00C503ED" w:rsidRDefault="003163E2" w:rsidP="008B42BB">
            <w:pPr>
              <w:jc w:val="center"/>
              <w:rPr>
                <w:rFonts w:ascii="Trebuchet MS" w:hAnsi="Trebuchet MS"/>
                <w:sz w:val="10"/>
                <w:szCs w:val="10"/>
              </w:rPr>
            </w:pPr>
          </w:p>
        </w:tc>
      </w:tr>
      <w:tr w:rsidR="00FC4B7F" w:rsidRPr="0005349D" w:rsidTr="00070F6C">
        <w:trPr>
          <w:trHeight w:val="549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4B7F" w:rsidRPr="0005349D" w:rsidRDefault="00576F88" w:rsidP="00FC4B7F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t xml:space="preserve">Conceção e acompanhamento de </w:t>
            </w:r>
            <w:bookmarkStart w:id="0" w:name="_GoBack"/>
            <w:bookmarkEnd w:id="0"/>
            <w:r w:rsidR="00E84C28">
              <w:rPr>
                <w:rFonts w:ascii="Trebuchet MS" w:hAnsi="Trebuchet MS"/>
                <w:b/>
                <w:sz w:val="20"/>
                <w:szCs w:val="20"/>
              </w:rPr>
              <w:t>Ação de Melhoria</w:t>
            </w:r>
          </w:p>
        </w:tc>
      </w:tr>
    </w:tbl>
    <w:p w:rsidR="00E84C28" w:rsidRDefault="00E84C28" w:rsidP="00E84C28">
      <w:pPr>
        <w:pStyle w:val="NormalWeb"/>
        <w:tabs>
          <w:tab w:val="left" w:pos="1040"/>
          <w:tab w:val="left" w:pos="10370"/>
        </w:tabs>
        <w:spacing w:line="276" w:lineRule="auto"/>
        <w:ind w:right="155"/>
        <w:rPr>
          <w:rFonts w:ascii="Trebuchet MS" w:eastAsiaTheme="minorHAnsi" w:hAnsi="Trebuchet MS" w:cstheme="minorBidi"/>
          <w:color w:val="auto"/>
          <w:sz w:val="20"/>
          <w:szCs w:val="20"/>
          <w:lang w:eastAsia="en-US"/>
        </w:rPr>
      </w:pPr>
    </w:p>
    <w:p w:rsidR="00626C65" w:rsidRPr="00626C65" w:rsidRDefault="00626C65" w:rsidP="00626C65">
      <w:pPr>
        <w:spacing w:after="0" w:line="240" w:lineRule="auto"/>
        <w:jc w:val="right"/>
        <w:rPr>
          <w:rFonts w:ascii="Trebuchet MS" w:hAnsi="Trebuchet MS"/>
          <w:b/>
          <w:sz w:val="20"/>
          <w:szCs w:val="20"/>
        </w:rPr>
      </w:pPr>
      <w:r w:rsidRPr="00626C65">
        <w:rPr>
          <w:rFonts w:ascii="Trebuchet MS" w:hAnsi="Trebuchet MS"/>
          <w:sz w:val="20"/>
          <w:szCs w:val="20"/>
        </w:rPr>
        <w:t>Entidade que originou o documento:</w:t>
      </w:r>
      <w:r w:rsidRPr="00626C65">
        <w:rPr>
          <w:rFonts w:ascii="Trebuchet MS" w:hAnsi="Trebuchet MS"/>
          <w:b/>
          <w:sz w:val="20"/>
          <w:szCs w:val="20"/>
        </w:rPr>
        <w:t xml:space="preserve"> </w:t>
      </w:r>
      <w:sdt>
        <w:sdtPr>
          <w:rPr>
            <w:rFonts w:ascii="Trebuchet MS" w:hAnsi="Trebuchet MS"/>
            <w:b/>
            <w:sz w:val="20"/>
            <w:szCs w:val="20"/>
          </w:rPr>
          <w:id w:val="895397279"/>
          <w:placeholder>
            <w:docPart w:val="4CB8FEF3052E456AB212FB78E9DA0060"/>
          </w:placeholder>
          <w:showingPlcHdr/>
        </w:sdtPr>
        <w:sdtContent>
          <w:r w:rsidRPr="00966B53">
            <w:rPr>
              <w:rStyle w:val="TextodoMarcadordePosio"/>
            </w:rPr>
            <w:t>Clique aqui para introduzir texto.</w:t>
          </w:r>
        </w:sdtContent>
      </w:sdt>
    </w:p>
    <w:p w:rsidR="00191204" w:rsidRDefault="00626C65" w:rsidP="00626C65">
      <w:pPr>
        <w:spacing w:after="120" w:line="288" w:lineRule="auto"/>
        <w:jc w:val="right"/>
        <w:rPr>
          <w:rFonts w:ascii="Trebuchet MS" w:hAnsi="Trebuchet MS"/>
          <w:sz w:val="16"/>
          <w:szCs w:val="20"/>
        </w:rPr>
      </w:pPr>
      <w:r w:rsidRPr="004048A1">
        <w:rPr>
          <w:rFonts w:ascii="Trebuchet MS" w:hAnsi="Trebuchet MS"/>
          <w:sz w:val="16"/>
          <w:szCs w:val="20"/>
        </w:rPr>
        <w:t>[</w:t>
      </w:r>
      <w:proofErr w:type="spellStart"/>
      <w:r>
        <w:rPr>
          <w:rFonts w:ascii="Trebuchet MS" w:hAnsi="Trebuchet MS"/>
          <w:sz w:val="16"/>
          <w:szCs w:val="20"/>
        </w:rPr>
        <w:t>exs</w:t>
      </w:r>
      <w:proofErr w:type="spellEnd"/>
      <w:r>
        <w:rPr>
          <w:rFonts w:ascii="Trebuchet MS" w:hAnsi="Trebuchet MS"/>
          <w:sz w:val="16"/>
          <w:szCs w:val="20"/>
        </w:rPr>
        <w:t>: Grupo 330, Departamento MCE, Coordenação de ano de GD 12º, …</w:t>
      </w:r>
      <w:r w:rsidRPr="004048A1">
        <w:rPr>
          <w:rFonts w:ascii="Trebuchet MS" w:hAnsi="Trebuchet MS"/>
          <w:sz w:val="16"/>
          <w:szCs w:val="20"/>
        </w:rPr>
        <w:t>]</w:t>
      </w:r>
    </w:p>
    <w:p w:rsidR="00626C65" w:rsidRPr="00626C65" w:rsidRDefault="00626C65" w:rsidP="00626C65">
      <w:pPr>
        <w:spacing w:after="120" w:line="288" w:lineRule="auto"/>
        <w:jc w:val="right"/>
        <w:rPr>
          <w:rFonts w:ascii="Trebuchet MS" w:hAnsi="Trebuchet MS"/>
          <w:sz w:val="16"/>
          <w:szCs w:val="20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817"/>
        <w:gridCol w:w="8961"/>
      </w:tblGrid>
      <w:tr w:rsidR="00E84C28" w:rsidTr="00626C65">
        <w:tc>
          <w:tcPr>
            <w:tcW w:w="817" w:type="dxa"/>
            <w:vMerge w:val="restart"/>
            <w:textDirection w:val="btLr"/>
            <w:vAlign w:val="center"/>
          </w:tcPr>
          <w:p w:rsidR="00E84C28" w:rsidRPr="00581F44" w:rsidRDefault="00E84C28" w:rsidP="00581F44">
            <w:pPr>
              <w:spacing w:after="120" w:line="288" w:lineRule="auto"/>
              <w:ind w:left="113" w:right="113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581F44">
              <w:rPr>
                <w:rFonts w:ascii="Trebuchet MS" w:hAnsi="Trebuchet MS"/>
                <w:b/>
                <w:sz w:val="20"/>
                <w:szCs w:val="20"/>
              </w:rPr>
              <w:t>Planeamento</w:t>
            </w:r>
          </w:p>
        </w:tc>
        <w:tc>
          <w:tcPr>
            <w:tcW w:w="8961" w:type="dxa"/>
          </w:tcPr>
          <w:p w:rsidR="00E84C28" w:rsidRPr="00581F44" w:rsidRDefault="00E84C28" w:rsidP="004048A1">
            <w:pPr>
              <w:spacing w:line="288" w:lineRule="auto"/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r w:rsidRPr="00581F44">
              <w:rPr>
                <w:rFonts w:ascii="Trebuchet MS" w:hAnsi="Trebuchet MS"/>
                <w:b/>
                <w:sz w:val="20"/>
                <w:szCs w:val="20"/>
              </w:rPr>
              <w:t>Identificação da oportunidade de melhoria:</w:t>
            </w:r>
          </w:p>
          <w:p w:rsidR="00E84C28" w:rsidRDefault="00581F44" w:rsidP="00581F44">
            <w:pPr>
              <w:spacing w:after="120" w:line="288" w:lineRule="auto"/>
              <w:jc w:val="both"/>
              <w:rPr>
                <w:rFonts w:ascii="Trebuchet MS" w:hAnsi="Trebuchet MS"/>
                <w:sz w:val="16"/>
                <w:szCs w:val="20"/>
              </w:rPr>
            </w:pPr>
            <w:r w:rsidRPr="004048A1">
              <w:rPr>
                <w:rFonts w:ascii="Trebuchet MS" w:hAnsi="Trebuchet MS"/>
                <w:sz w:val="16"/>
                <w:szCs w:val="20"/>
              </w:rPr>
              <w:t>[descrição da situação que origina a oportunidade de melhoria]</w:t>
            </w:r>
          </w:p>
          <w:sdt>
            <w:sdtPr>
              <w:rPr>
                <w:rFonts w:ascii="Trebuchet MS" w:hAnsi="Trebuchet MS"/>
                <w:sz w:val="20"/>
                <w:szCs w:val="20"/>
              </w:rPr>
              <w:id w:val="327328751"/>
              <w:placeholder>
                <w:docPart w:val="DefaultPlaceholder_1082065158"/>
              </w:placeholder>
              <w:showingPlcHdr/>
            </w:sdtPr>
            <w:sdtContent>
              <w:p w:rsidR="00626C65" w:rsidRDefault="00626C65" w:rsidP="00626C65">
                <w:pPr>
                  <w:jc w:val="both"/>
                  <w:rPr>
                    <w:rFonts w:ascii="Trebuchet MS" w:hAnsi="Trebuchet MS"/>
                    <w:sz w:val="20"/>
                    <w:szCs w:val="20"/>
                  </w:rPr>
                </w:pPr>
                <w:r w:rsidRPr="00966B53">
                  <w:rPr>
                    <w:rStyle w:val="TextodoMarcadordePosio"/>
                  </w:rPr>
                  <w:t>Clique aqui para introduzir texto.</w:t>
                </w:r>
              </w:p>
            </w:sdtContent>
          </w:sdt>
        </w:tc>
      </w:tr>
      <w:tr w:rsidR="00E84C28" w:rsidTr="00626C65">
        <w:tc>
          <w:tcPr>
            <w:tcW w:w="817" w:type="dxa"/>
            <w:vMerge/>
            <w:textDirection w:val="btLr"/>
            <w:vAlign w:val="center"/>
          </w:tcPr>
          <w:p w:rsidR="00E84C28" w:rsidRPr="00581F44" w:rsidRDefault="00E84C28" w:rsidP="00581F44">
            <w:pPr>
              <w:spacing w:after="120" w:line="288" w:lineRule="auto"/>
              <w:ind w:left="113" w:right="113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8961" w:type="dxa"/>
          </w:tcPr>
          <w:p w:rsidR="00E84C28" w:rsidRPr="00581F44" w:rsidRDefault="00581F44" w:rsidP="004048A1">
            <w:pPr>
              <w:spacing w:line="288" w:lineRule="auto"/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r w:rsidRPr="00581F44">
              <w:rPr>
                <w:rFonts w:ascii="Trebuchet MS" w:hAnsi="Trebuchet MS"/>
                <w:b/>
                <w:sz w:val="20"/>
                <w:szCs w:val="20"/>
              </w:rPr>
              <w:t>Meta:</w:t>
            </w:r>
          </w:p>
          <w:p w:rsidR="00581F44" w:rsidRDefault="00581F44" w:rsidP="00581F44">
            <w:pPr>
              <w:spacing w:after="120" w:line="288" w:lineRule="auto"/>
              <w:jc w:val="both"/>
              <w:rPr>
                <w:rFonts w:ascii="Trebuchet MS" w:hAnsi="Trebuchet MS"/>
                <w:sz w:val="16"/>
                <w:szCs w:val="20"/>
              </w:rPr>
            </w:pPr>
            <w:r w:rsidRPr="004048A1">
              <w:rPr>
                <w:rFonts w:ascii="Trebuchet MS" w:hAnsi="Trebuchet MS"/>
                <w:sz w:val="16"/>
                <w:szCs w:val="20"/>
              </w:rPr>
              <w:t>[descrição preferencialmente quantitativa]</w:t>
            </w:r>
          </w:p>
          <w:sdt>
            <w:sdtPr>
              <w:rPr>
                <w:rFonts w:ascii="Trebuchet MS" w:hAnsi="Trebuchet MS"/>
                <w:sz w:val="20"/>
                <w:szCs w:val="20"/>
              </w:rPr>
              <w:id w:val="-1501270144"/>
              <w:placeholder>
                <w:docPart w:val="9EC11013DDBE40F08F625BDE88B7C767"/>
              </w:placeholder>
              <w:showingPlcHdr/>
            </w:sdtPr>
            <w:sdtContent>
              <w:p w:rsidR="00626C65" w:rsidRDefault="00626C65" w:rsidP="00626C65">
                <w:pPr>
                  <w:jc w:val="both"/>
                  <w:rPr>
                    <w:rFonts w:ascii="Trebuchet MS" w:hAnsi="Trebuchet MS"/>
                    <w:sz w:val="20"/>
                    <w:szCs w:val="20"/>
                  </w:rPr>
                </w:pPr>
                <w:r w:rsidRPr="00966B53">
                  <w:rPr>
                    <w:rStyle w:val="TextodoMarcadordePosio"/>
                  </w:rPr>
                  <w:t>Clique aqui para introduzir texto.</w:t>
                </w:r>
              </w:p>
            </w:sdtContent>
          </w:sdt>
        </w:tc>
      </w:tr>
    </w:tbl>
    <w:p w:rsidR="00E62B46" w:rsidRDefault="00E62B46" w:rsidP="00E62B46">
      <w:pPr>
        <w:spacing w:after="0" w:line="240" w:lineRule="auto"/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817"/>
        <w:gridCol w:w="8961"/>
      </w:tblGrid>
      <w:tr w:rsidR="00581F44" w:rsidTr="00626C65">
        <w:tc>
          <w:tcPr>
            <w:tcW w:w="817" w:type="dxa"/>
            <w:shd w:val="clear" w:color="auto" w:fill="F2F2F2" w:themeFill="background1" w:themeFillShade="F2"/>
            <w:textDirection w:val="btLr"/>
            <w:vAlign w:val="center"/>
          </w:tcPr>
          <w:p w:rsidR="00581F44" w:rsidRPr="00581F44" w:rsidRDefault="00581F44" w:rsidP="00581F44">
            <w:pPr>
              <w:spacing w:after="120" w:line="288" w:lineRule="auto"/>
              <w:ind w:left="113" w:right="113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581F44">
              <w:rPr>
                <w:rFonts w:ascii="Trebuchet MS" w:hAnsi="Trebuchet MS"/>
                <w:b/>
                <w:sz w:val="20"/>
                <w:szCs w:val="20"/>
              </w:rPr>
              <w:t>Execução</w:t>
            </w:r>
          </w:p>
        </w:tc>
        <w:tc>
          <w:tcPr>
            <w:tcW w:w="8961" w:type="dxa"/>
            <w:shd w:val="clear" w:color="auto" w:fill="F2F2F2" w:themeFill="background1" w:themeFillShade="F2"/>
          </w:tcPr>
          <w:p w:rsidR="00581F44" w:rsidRPr="00581F44" w:rsidRDefault="00581F44" w:rsidP="004048A1">
            <w:pPr>
              <w:spacing w:line="288" w:lineRule="auto"/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r w:rsidRPr="00581F44">
              <w:rPr>
                <w:rFonts w:ascii="Trebuchet MS" w:hAnsi="Trebuchet MS"/>
                <w:b/>
                <w:sz w:val="20"/>
                <w:szCs w:val="20"/>
              </w:rPr>
              <w:t>Ações:</w:t>
            </w:r>
          </w:p>
          <w:p w:rsidR="00581F44" w:rsidRDefault="00626C65" w:rsidP="00626C65">
            <w:pPr>
              <w:tabs>
                <w:tab w:val="left" w:pos="3615"/>
              </w:tabs>
              <w:spacing w:after="120" w:line="288" w:lineRule="auto"/>
              <w:jc w:val="both"/>
              <w:rPr>
                <w:rFonts w:ascii="Trebuchet MS" w:hAnsi="Trebuchet MS"/>
                <w:sz w:val="16"/>
                <w:szCs w:val="20"/>
              </w:rPr>
            </w:pPr>
            <w:r>
              <w:rPr>
                <w:rFonts w:ascii="Trebuchet MS" w:hAnsi="Trebuchet MS"/>
                <w:sz w:val="16"/>
                <w:szCs w:val="20"/>
              </w:rPr>
              <w:t>[l</w:t>
            </w:r>
            <w:r w:rsidR="00581F44" w:rsidRPr="004048A1">
              <w:rPr>
                <w:rFonts w:ascii="Trebuchet MS" w:hAnsi="Trebuchet MS"/>
                <w:sz w:val="16"/>
                <w:szCs w:val="20"/>
              </w:rPr>
              <w:t>ista das ações concretas a implementar]</w:t>
            </w:r>
            <w:r>
              <w:rPr>
                <w:rFonts w:ascii="Trebuchet MS" w:hAnsi="Trebuchet MS"/>
                <w:sz w:val="16"/>
                <w:szCs w:val="20"/>
              </w:rPr>
              <w:tab/>
            </w:r>
          </w:p>
          <w:sdt>
            <w:sdtPr>
              <w:rPr>
                <w:rFonts w:ascii="Trebuchet MS" w:hAnsi="Trebuchet MS"/>
                <w:sz w:val="20"/>
                <w:szCs w:val="20"/>
              </w:rPr>
              <w:id w:val="-1296672961"/>
              <w:placeholder>
                <w:docPart w:val="8709F857CF7D46CCAE8974BA4A31E20C"/>
              </w:placeholder>
              <w:showingPlcHdr/>
            </w:sdtPr>
            <w:sdtContent>
              <w:p w:rsidR="00626C65" w:rsidRDefault="00626C65" w:rsidP="00626C65">
                <w:pPr>
                  <w:jc w:val="both"/>
                  <w:rPr>
                    <w:rFonts w:ascii="Trebuchet MS" w:hAnsi="Trebuchet MS"/>
                    <w:sz w:val="20"/>
                    <w:szCs w:val="20"/>
                  </w:rPr>
                </w:pPr>
                <w:r w:rsidRPr="00966B53">
                  <w:rPr>
                    <w:rStyle w:val="TextodoMarcadordePosio"/>
                  </w:rPr>
                  <w:t>Clique aqui para introduzir texto.</w:t>
                </w:r>
              </w:p>
            </w:sdtContent>
          </w:sdt>
        </w:tc>
      </w:tr>
    </w:tbl>
    <w:p w:rsidR="00E62B46" w:rsidRDefault="00E62B46" w:rsidP="00E62B46">
      <w:pPr>
        <w:spacing w:after="0" w:line="240" w:lineRule="auto"/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817"/>
        <w:gridCol w:w="8961"/>
      </w:tblGrid>
      <w:tr w:rsidR="00581F44" w:rsidTr="00626C65">
        <w:tc>
          <w:tcPr>
            <w:tcW w:w="817" w:type="dxa"/>
            <w:vMerge w:val="restart"/>
            <w:textDirection w:val="btLr"/>
            <w:vAlign w:val="center"/>
          </w:tcPr>
          <w:p w:rsidR="00581F44" w:rsidRPr="00581F44" w:rsidRDefault="00581F44" w:rsidP="00581F44">
            <w:pPr>
              <w:spacing w:after="120" w:line="288" w:lineRule="auto"/>
              <w:ind w:left="113" w:right="113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581F44">
              <w:rPr>
                <w:rFonts w:ascii="Trebuchet MS" w:hAnsi="Trebuchet MS"/>
                <w:b/>
                <w:sz w:val="20"/>
                <w:szCs w:val="20"/>
              </w:rPr>
              <w:t>Verificação</w:t>
            </w:r>
          </w:p>
        </w:tc>
        <w:tc>
          <w:tcPr>
            <w:tcW w:w="8961" w:type="dxa"/>
          </w:tcPr>
          <w:p w:rsidR="00581F44" w:rsidRPr="00581F44" w:rsidRDefault="00581F44" w:rsidP="004048A1">
            <w:pPr>
              <w:tabs>
                <w:tab w:val="left" w:pos="5265"/>
              </w:tabs>
              <w:spacing w:line="288" w:lineRule="auto"/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r w:rsidRPr="00581F44">
              <w:rPr>
                <w:rFonts w:ascii="Trebuchet MS" w:hAnsi="Trebuchet MS"/>
                <w:b/>
                <w:sz w:val="20"/>
                <w:szCs w:val="20"/>
              </w:rPr>
              <w:t>Medidas:</w:t>
            </w:r>
            <w:r w:rsidR="004048A1">
              <w:rPr>
                <w:rFonts w:ascii="Trebuchet MS" w:hAnsi="Trebuchet MS"/>
                <w:b/>
                <w:sz w:val="20"/>
                <w:szCs w:val="20"/>
              </w:rPr>
              <w:tab/>
            </w:r>
          </w:p>
          <w:p w:rsidR="00581F44" w:rsidRDefault="00581F44" w:rsidP="00021CB0">
            <w:pPr>
              <w:spacing w:after="120" w:line="288" w:lineRule="auto"/>
              <w:jc w:val="both"/>
              <w:rPr>
                <w:rFonts w:ascii="Trebuchet MS" w:hAnsi="Trebuchet MS"/>
                <w:sz w:val="16"/>
                <w:szCs w:val="20"/>
              </w:rPr>
            </w:pPr>
            <w:r w:rsidRPr="004048A1">
              <w:rPr>
                <w:rFonts w:ascii="Trebuchet MS" w:hAnsi="Trebuchet MS"/>
                <w:sz w:val="16"/>
                <w:szCs w:val="20"/>
              </w:rPr>
              <w:t>[que medidas, de preferência quantitativas, serão utilizadas para aferir o sucesso ou insucesso da ação de melhoria]</w:t>
            </w:r>
          </w:p>
          <w:sdt>
            <w:sdtPr>
              <w:rPr>
                <w:rFonts w:ascii="Trebuchet MS" w:hAnsi="Trebuchet MS"/>
                <w:sz w:val="20"/>
                <w:szCs w:val="20"/>
              </w:rPr>
              <w:id w:val="1812899950"/>
              <w:placeholder>
                <w:docPart w:val="FB955918901A42ECAE9C6B0C75D6CAD3"/>
              </w:placeholder>
              <w:showingPlcHdr/>
            </w:sdtPr>
            <w:sdtContent>
              <w:p w:rsidR="00626C65" w:rsidRDefault="00626C65" w:rsidP="00626C65">
                <w:pPr>
                  <w:jc w:val="both"/>
                  <w:rPr>
                    <w:rFonts w:ascii="Trebuchet MS" w:hAnsi="Trebuchet MS"/>
                    <w:sz w:val="20"/>
                    <w:szCs w:val="20"/>
                  </w:rPr>
                </w:pPr>
                <w:r w:rsidRPr="00966B53">
                  <w:rPr>
                    <w:rStyle w:val="TextodoMarcadordePosio"/>
                  </w:rPr>
                  <w:t>Clique aqui para introduzir texto.</w:t>
                </w:r>
              </w:p>
            </w:sdtContent>
          </w:sdt>
          <w:p w:rsidR="00626C65" w:rsidRDefault="00626C65" w:rsidP="00626C65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26C65" w:rsidTr="00626C65">
        <w:tc>
          <w:tcPr>
            <w:tcW w:w="817" w:type="dxa"/>
            <w:vMerge/>
            <w:textDirection w:val="btLr"/>
            <w:vAlign w:val="center"/>
          </w:tcPr>
          <w:p w:rsidR="00626C65" w:rsidRPr="00581F44" w:rsidRDefault="00626C65" w:rsidP="00581F44">
            <w:pPr>
              <w:spacing w:after="120" w:line="288" w:lineRule="auto"/>
              <w:ind w:left="113" w:right="113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8961" w:type="dxa"/>
          </w:tcPr>
          <w:p w:rsidR="00626C65" w:rsidRPr="00581F44" w:rsidRDefault="00626C65" w:rsidP="004048A1">
            <w:pPr>
              <w:tabs>
                <w:tab w:val="left" w:pos="5265"/>
              </w:tabs>
              <w:spacing w:line="288" w:lineRule="auto"/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t xml:space="preserve">Avaliar </w:t>
            </w:r>
            <w:proofErr w:type="gramStart"/>
            <w:r>
              <w:rPr>
                <w:rFonts w:ascii="Trebuchet MS" w:hAnsi="Trebuchet MS"/>
                <w:b/>
                <w:sz w:val="20"/>
                <w:szCs w:val="20"/>
              </w:rPr>
              <w:t>em</w:t>
            </w:r>
            <w:proofErr w:type="gramEnd"/>
            <w:r w:rsidRPr="00581F44">
              <w:rPr>
                <w:rFonts w:ascii="Trebuchet MS" w:hAnsi="Trebuchet MS"/>
                <w:b/>
                <w:sz w:val="20"/>
                <w:szCs w:val="20"/>
              </w:rPr>
              <w:t>:</w:t>
            </w:r>
            <w:r>
              <w:rPr>
                <w:rFonts w:ascii="Trebuchet MS" w:hAnsi="Trebuchet MS"/>
                <w:b/>
                <w:sz w:val="20"/>
                <w:szCs w:val="20"/>
              </w:rPr>
              <w:tab/>
            </w:r>
          </w:p>
          <w:p w:rsidR="00626C65" w:rsidRDefault="00626C65" w:rsidP="00626C65">
            <w:pPr>
              <w:spacing w:after="120" w:line="288" w:lineRule="auto"/>
              <w:jc w:val="both"/>
              <w:rPr>
                <w:rFonts w:ascii="Trebuchet MS" w:hAnsi="Trebuchet MS"/>
                <w:sz w:val="16"/>
                <w:szCs w:val="20"/>
              </w:rPr>
            </w:pPr>
            <w:r w:rsidRPr="004048A1">
              <w:rPr>
                <w:rFonts w:ascii="Trebuchet MS" w:hAnsi="Trebuchet MS"/>
                <w:sz w:val="16"/>
                <w:szCs w:val="20"/>
              </w:rPr>
              <w:t>[</w:t>
            </w:r>
            <w:r>
              <w:rPr>
                <w:rFonts w:ascii="Trebuchet MS" w:hAnsi="Trebuchet MS"/>
                <w:sz w:val="16"/>
                <w:szCs w:val="20"/>
              </w:rPr>
              <w:t>referência temporal que estabelece o momento de avaliação das ações</w:t>
            </w:r>
            <w:r w:rsidRPr="004048A1">
              <w:rPr>
                <w:rFonts w:ascii="Trebuchet MS" w:hAnsi="Trebuchet MS"/>
                <w:sz w:val="16"/>
                <w:szCs w:val="20"/>
              </w:rPr>
              <w:t>]</w:t>
            </w:r>
          </w:p>
          <w:sdt>
            <w:sdtPr>
              <w:rPr>
                <w:rFonts w:ascii="Trebuchet MS" w:hAnsi="Trebuchet MS"/>
                <w:sz w:val="20"/>
                <w:szCs w:val="20"/>
              </w:rPr>
              <w:id w:val="-123849459"/>
              <w:placeholder>
                <w:docPart w:val="11397689E8E14801BD7C045DA9760BA1"/>
              </w:placeholder>
              <w:showingPlcHdr/>
            </w:sdtPr>
            <w:sdtContent>
              <w:p w:rsidR="00626C65" w:rsidRPr="00581F44" w:rsidRDefault="00626C65" w:rsidP="00626C65">
                <w:pPr>
                  <w:jc w:val="both"/>
                  <w:rPr>
                    <w:rFonts w:ascii="Trebuchet MS" w:hAnsi="Trebuchet MS"/>
                    <w:b/>
                    <w:sz w:val="20"/>
                    <w:szCs w:val="20"/>
                  </w:rPr>
                </w:pPr>
                <w:r w:rsidRPr="00966B53">
                  <w:rPr>
                    <w:rStyle w:val="TextodoMarcadordePosio"/>
                  </w:rPr>
                  <w:t>Clique aqui para introduzir texto.</w:t>
                </w:r>
              </w:p>
            </w:sdtContent>
          </w:sdt>
        </w:tc>
      </w:tr>
      <w:tr w:rsidR="00581F44" w:rsidTr="00626C65">
        <w:tc>
          <w:tcPr>
            <w:tcW w:w="817" w:type="dxa"/>
            <w:vMerge/>
            <w:textDirection w:val="btLr"/>
            <w:vAlign w:val="center"/>
          </w:tcPr>
          <w:p w:rsidR="00581F44" w:rsidRPr="00581F44" w:rsidRDefault="00581F44" w:rsidP="00581F44">
            <w:pPr>
              <w:spacing w:after="120" w:line="288" w:lineRule="auto"/>
              <w:ind w:left="113" w:right="113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8961" w:type="dxa"/>
          </w:tcPr>
          <w:p w:rsidR="00581F44" w:rsidRDefault="004048A1" w:rsidP="004048A1">
            <w:pPr>
              <w:spacing w:line="288" w:lineRule="auto"/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r w:rsidRPr="004048A1">
              <w:rPr>
                <w:rFonts w:ascii="Trebuchet MS" w:hAnsi="Trebuchet MS"/>
                <w:b/>
                <w:sz w:val="20"/>
                <w:szCs w:val="20"/>
              </w:rPr>
              <w:t>Resultado:</w:t>
            </w:r>
          </w:p>
          <w:p w:rsidR="004048A1" w:rsidRPr="004048A1" w:rsidRDefault="004048A1" w:rsidP="00021CB0">
            <w:pPr>
              <w:spacing w:after="120" w:line="288" w:lineRule="auto"/>
              <w:jc w:val="both"/>
              <w:rPr>
                <w:rFonts w:ascii="Trebuchet MS" w:hAnsi="Trebuchet MS"/>
                <w:b/>
                <w:sz w:val="16"/>
                <w:szCs w:val="20"/>
              </w:rPr>
            </w:pPr>
            <w:r w:rsidRPr="004048A1">
              <w:rPr>
                <w:rFonts w:ascii="Trebuchet MS" w:hAnsi="Trebuchet MS"/>
                <w:sz w:val="16"/>
                <w:szCs w:val="20"/>
              </w:rPr>
              <w:t xml:space="preserve">[a preencher depois </w:t>
            </w:r>
            <w:r w:rsidR="00626C65">
              <w:rPr>
                <w:rFonts w:ascii="Trebuchet MS" w:hAnsi="Trebuchet MS"/>
                <w:sz w:val="16"/>
                <w:szCs w:val="20"/>
              </w:rPr>
              <w:t>da avaliação das medidas</w:t>
            </w:r>
            <w:r w:rsidRPr="004048A1">
              <w:rPr>
                <w:rFonts w:ascii="Trebuchet MS" w:hAnsi="Trebuchet MS"/>
                <w:sz w:val="16"/>
                <w:szCs w:val="20"/>
              </w:rPr>
              <w:t>]</w:t>
            </w:r>
          </w:p>
          <w:p w:rsidR="004048A1" w:rsidRPr="00626C65" w:rsidRDefault="004048A1" w:rsidP="00021CB0">
            <w:pPr>
              <w:spacing w:after="120" w:line="288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626C65">
              <w:rPr>
                <w:rFonts w:ascii="Trebuchet MS" w:hAnsi="Trebuchet MS"/>
                <w:sz w:val="20"/>
                <w:szCs w:val="20"/>
              </w:rPr>
              <w:t xml:space="preserve">Sucesso: </w:t>
            </w:r>
            <w:sdt>
              <w:sdtPr>
                <w:rPr>
                  <w:rFonts w:ascii="Trebuchet MS" w:hAnsi="Trebuchet MS"/>
                  <w:sz w:val="20"/>
                  <w:szCs w:val="20"/>
                </w:rPr>
                <w:id w:val="387225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26C65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Pr="00626C65">
              <w:rPr>
                <w:rFonts w:ascii="Trebuchet MS" w:hAnsi="Trebuchet MS"/>
                <w:sz w:val="20"/>
                <w:szCs w:val="20"/>
              </w:rPr>
              <w:tab/>
            </w:r>
            <w:r w:rsidRPr="00626C65">
              <w:rPr>
                <w:rFonts w:ascii="Trebuchet MS" w:hAnsi="Trebuchet MS"/>
                <w:sz w:val="20"/>
                <w:szCs w:val="20"/>
              </w:rPr>
              <w:tab/>
              <w:t xml:space="preserve">Insucesso: </w:t>
            </w:r>
            <w:sdt>
              <w:sdtPr>
                <w:rPr>
                  <w:rFonts w:ascii="Trebuchet MS" w:hAnsi="Trebuchet MS"/>
                  <w:sz w:val="20"/>
                  <w:szCs w:val="20"/>
                </w:rPr>
                <w:id w:val="-16921325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26C65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</w:p>
          <w:p w:rsidR="004048A1" w:rsidRDefault="004048A1" w:rsidP="00021CB0">
            <w:pPr>
              <w:spacing w:after="120" w:line="288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Resultado medido (</w:t>
            </w:r>
            <w:r w:rsidR="00626C65">
              <w:rPr>
                <w:rFonts w:ascii="Trebuchet MS" w:hAnsi="Trebuchet MS"/>
                <w:sz w:val="20"/>
                <w:szCs w:val="20"/>
              </w:rPr>
              <w:t>para a</w:t>
            </w:r>
            <w:r>
              <w:rPr>
                <w:rFonts w:ascii="Trebuchet MS" w:hAnsi="Trebuchet MS"/>
                <w:sz w:val="20"/>
                <w:szCs w:val="20"/>
              </w:rPr>
              <w:t>s medidas definidas):</w:t>
            </w:r>
          </w:p>
          <w:sdt>
            <w:sdtPr>
              <w:rPr>
                <w:rFonts w:ascii="Trebuchet MS" w:hAnsi="Trebuchet MS"/>
                <w:sz w:val="20"/>
                <w:szCs w:val="20"/>
              </w:rPr>
              <w:id w:val="15969026"/>
              <w:placeholder>
                <w:docPart w:val="0594B981B7A947BAB736BDAC362B2D5B"/>
              </w:placeholder>
              <w:showingPlcHdr/>
            </w:sdtPr>
            <w:sdtContent>
              <w:p w:rsidR="00626C65" w:rsidRDefault="00626C65" w:rsidP="00626C65">
                <w:pPr>
                  <w:jc w:val="both"/>
                  <w:rPr>
                    <w:rFonts w:ascii="Trebuchet MS" w:hAnsi="Trebuchet MS"/>
                    <w:sz w:val="20"/>
                    <w:szCs w:val="20"/>
                  </w:rPr>
                </w:pPr>
                <w:r w:rsidRPr="00966B53">
                  <w:rPr>
                    <w:rStyle w:val="TextodoMarcadordePosio"/>
                  </w:rPr>
                  <w:t>Clique aqui para introduzir texto.</w:t>
                </w:r>
              </w:p>
            </w:sdtContent>
          </w:sdt>
        </w:tc>
      </w:tr>
    </w:tbl>
    <w:p w:rsidR="00E62B46" w:rsidRDefault="00E62B46" w:rsidP="00E62B46">
      <w:pPr>
        <w:spacing w:after="0" w:line="240" w:lineRule="auto"/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817"/>
        <w:gridCol w:w="8961"/>
      </w:tblGrid>
      <w:tr w:rsidR="00E84C28" w:rsidTr="00626C65">
        <w:tc>
          <w:tcPr>
            <w:tcW w:w="817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:rsidR="00E84C28" w:rsidRPr="00581F44" w:rsidRDefault="00E84C28" w:rsidP="00581F44">
            <w:pPr>
              <w:spacing w:after="120" w:line="288" w:lineRule="auto"/>
              <w:ind w:left="113" w:right="113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581F44">
              <w:rPr>
                <w:rFonts w:ascii="Trebuchet MS" w:hAnsi="Trebuchet MS"/>
                <w:b/>
                <w:sz w:val="20"/>
                <w:szCs w:val="20"/>
              </w:rPr>
              <w:t>Atuação</w:t>
            </w:r>
          </w:p>
        </w:tc>
        <w:tc>
          <w:tcPr>
            <w:tcW w:w="8961" w:type="dxa"/>
            <w:shd w:val="clear" w:color="auto" w:fill="F2F2F2" w:themeFill="background1" w:themeFillShade="F2"/>
          </w:tcPr>
          <w:p w:rsidR="00626C65" w:rsidRPr="00581F44" w:rsidRDefault="00626C65" w:rsidP="00626C65">
            <w:pPr>
              <w:spacing w:line="288" w:lineRule="auto"/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t>Reflexão</w:t>
            </w:r>
            <w:r w:rsidRPr="00581F44">
              <w:rPr>
                <w:rFonts w:ascii="Trebuchet MS" w:hAnsi="Trebuchet MS"/>
                <w:b/>
                <w:sz w:val="20"/>
                <w:szCs w:val="20"/>
              </w:rPr>
              <w:t>:</w:t>
            </w:r>
          </w:p>
          <w:p w:rsidR="00626C65" w:rsidRDefault="00626C65" w:rsidP="00626C65">
            <w:pPr>
              <w:tabs>
                <w:tab w:val="left" w:pos="3615"/>
              </w:tabs>
              <w:spacing w:after="120" w:line="288" w:lineRule="auto"/>
              <w:jc w:val="both"/>
              <w:rPr>
                <w:rFonts w:ascii="Trebuchet MS" w:hAnsi="Trebuchet MS"/>
                <w:sz w:val="16"/>
                <w:szCs w:val="20"/>
              </w:rPr>
            </w:pPr>
            <w:r>
              <w:rPr>
                <w:rFonts w:ascii="Trebuchet MS" w:hAnsi="Trebuchet MS"/>
                <w:sz w:val="16"/>
                <w:szCs w:val="20"/>
              </w:rPr>
              <w:t>[discurso breve sobre as possíveis causas do sucesso/insucesso do plano</w:t>
            </w:r>
            <w:r w:rsidRPr="004048A1">
              <w:rPr>
                <w:rFonts w:ascii="Trebuchet MS" w:hAnsi="Trebuchet MS"/>
                <w:sz w:val="16"/>
                <w:szCs w:val="20"/>
              </w:rPr>
              <w:t>]</w:t>
            </w:r>
            <w:r>
              <w:rPr>
                <w:rFonts w:ascii="Trebuchet MS" w:hAnsi="Trebuchet MS"/>
                <w:sz w:val="16"/>
                <w:szCs w:val="20"/>
              </w:rPr>
              <w:tab/>
            </w:r>
          </w:p>
          <w:p w:rsidR="00E84C28" w:rsidRDefault="00626C65" w:rsidP="00626C65">
            <w:pPr>
              <w:spacing w:after="120" w:line="288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sdt>
              <w:sdtPr>
                <w:rPr>
                  <w:rFonts w:ascii="Trebuchet MS" w:hAnsi="Trebuchet MS"/>
                  <w:sz w:val="20"/>
                  <w:szCs w:val="20"/>
                </w:rPr>
                <w:id w:val="-803162314"/>
                <w:placeholder>
                  <w:docPart w:val="AE35F7E1802E4F2F8B65B35A259427C4"/>
                </w:placeholder>
                <w:showingPlcHdr/>
              </w:sdtPr>
              <w:sdtContent>
                <w:r w:rsidRPr="00966B53">
                  <w:rPr>
                    <w:rStyle w:val="TextodoMarcadordePosio"/>
                  </w:rPr>
                  <w:t>Clique aqui para introduzir texto.</w:t>
                </w:r>
              </w:sdtContent>
            </w:sdt>
          </w:p>
        </w:tc>
      </w:tr>
      <w:tr w:rsidR="00E84C28" w:rsidTr="00626C65">
        <w:tc>
          <w:tcPr>
            <w:tcW w:w="817" w:type="dxa"/>
            <w:vMerge/>
            <w:shd w:val="clear" w:color="auto" w:fill="F2F2F2" w:themeFill="background1" w:themeFillShade="F2"/>
          </w:tcPr>
          <w:p w:rsidR="00E84C28" w:rsidRDefault="00E84C28" w:rsidP="00021CB0">
            <w:pPr>
              <w:spacing w:after="120" w:line="288" w:lineRule="auto"/>
              <w:jc w:val="both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8961" w:type="dxa"/>
            <w:shd w:val="clear" w:color="auto" w:fill="F2F2F2" w:themeFill="background1" w:themeFillShade="F2"/>
          </w:tcPr>
          <w:p w:rsidR="00E62B46" w:rsidRPr="00581F44" w:rsidRDefault="00E62B46" w:rsidP="00E62B46">
            <w:pPr>
              <w:spacing w:line="288" w:lineRule="auto"/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t>Linha de ação procedente</w:t>
            </w:r>
            <w:r w:rsidRPr="00581F44">
              <w:rPr>
                <w:rFonts w:ascii="Trebuchet MS" w:hAnsi="Trebuchet MS"/>
                <w:b/>
                <w:sz w:val="20"/>
                <w:szCs w:val="20"/>
              </w:rPr>
              <w:t>:</w:t>
            </w:r>
          </w:p>
          <w:p w:rsidR="00E62B46" w:rsidRDefault="00E62B46" w:rsidP="00E62B4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3615"/>
                <w:tab w:val="left" w:pos="4248"/>
                <w:tab w:val="left" w:pos="4956"/>
                <w:tab w:val="left" w:pos="5664"/>
              </w:tabs>
              <w:jc w:val="both"/>
              <w:rPr>
                <w:rFonts w:ascii="Trebuchet MS" w:hAnsi="Trebuchet MS"/>
                <w:sz w:val="16"/>
                <w:szCs w:val="20"/>
              </w:rPr>
            </w:pPr>
            <w:r>
              <w:rPr>
                <w:rFonts w:ascii="Trebuchet MS" w:hAnsi="Trebuchet MS"/>
                <w:sz w:val="16"/>
                <w:szCs w:val="20"/>
              </w:rPr>
              <w:t>[</w:t>
            </w:r>
            <w:r>
              <w:rPr>
                <w:rFonts w:ascii="Trebuchet MS" w:hAnsi="Trebuchet MS"/>
                <w:sz w:val="16"/>
                <w:szCs w:val="20"/>
              </w:rPr>
              <w:t>e</w:t>
            </w:r>
            <w:r w:rsidRPr="00E62B46">
              <w:rPr>
                <w:rFonts w:ascii="Trebuchet MS" w:hAnsi="Trebuchet MS"/>
                <w:sz w:val="16"/>
                <w:szCs w:val="20"/>
              </w:rPr>
              <w:t>m caso de insucesso</w:t>
            </w:r>
            <w:r>
              <w:rPr>
                <w:rFonts w:ascii="Trebuchet MS" w:hAnsi="Trebuchet MS"/>
                <w:sz w:val="16"/>
                <w:szCs w:val="20"/>
              </w:rPr>
              <w:t>, reformular ou substituir o plano de ação?]</w:t>
            </w:r>
          </w:p>
          <w:p w:rsidR="00E62B46" w:rsidRDefault="00E62B46" w:rsidP="00E62B4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3615"/>
                <w:tab w:val="left" w:pos="4248"/>
                <w:tab w:val="left" w:pos="4956"/>
                <w:tab w:val="left" w:pos="5664"/>
              </w:tabs>
              <w:spacing w:after="120" w:line="288" w:lineRule="auto"/>
              <w:jc w:val="both"/>
              <w:rPr>
                <w:rFonts w:ascii="Trebuchet MS" w:hAnsi="Trebuchet MS"/>
                <w:sz w:val="16"/>
                <w:szCs w:val="20"/>
              </w:rPr>
            </w:pPr>
            <w:r>
              <w:rPr>
                <w:rFonts w:ascii="Trebuchet MS" w:hAnsi="Trebuchet MS"/>
                <w:sz w:val="16"/>
                <w:szCs w:val="20"/>
              </w:rPr>
              <w:t xml:space="preserve">[em caso de sucesso, </w:t>
            </w:r>
            <w:r w:rsidRPr="00E62B46">
              <w:rPr>
                <w:rFonts w:ascii="Trebuchet MS" w:hAnsi="Trebuchet MS"/>
                <w:sz w:val="16"/>
                <w:szCs w:val="20"/>
              </w:rPr>
              <w:t xml:space="preserve">padronizar, sistematizar, treinar, desenvolver, alargar a outros </w:t>
            </w:r>
            <w:proofErr w:type="gramStart"/>
            <w:r w:rsidRPr="00E62B46">
              <w:rPr>
                <w:rFonts w:ascii="Trebuchet MS" w:hAnsi="Trebuchet MS"/>
                <w:sz w:val="16"/>
                <w:szCs w:val="20"/>
              </w:rPr>
              <w:t>grupos, ...</w:t>
            </w:r>
            <w:proofErr w:type="gramEnd"/>
            <w:r w:rsidRPr="00E62B46">
              <w:rPr>
                <w:rFonts w:ascii="Trebuchet MS" w:hAnsi="Trebuchet MS"/>
                <w:sz w:val="16"/>
                <w:szCs w:val="20"/>
              </w:rPr>
              <w:t>?</w:t>
            </w:r>
            <w:r>
              <w:rPr>
                <w:rFonts w:ascii="Trebuchet MS" w:hAnsi="Trebuchet MS"/>
                <w:sz w:val="16"/>
                <w:szCs w:val="20"/>
              </w:rPr>
              <w:t>]</w:t>
            </w:r>
            <w:r>
              <w:rPr>
                <w:rFonts w:ascii="Trebuchet MS" w:hAnsi="Trebuchet MS"/>
                <w:sz w:val="16"/>
                <w:szCs w:val="20"/>
              </w:rPr>
              <w:tab/>
            </w:r>
          </w:p>
          <w:p w:rsidR="00E62B46" w:rsidRPr="00E62B46" w:rsidRDefault="00E62B46" w:rsidP="00E62B4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3615"/>
                <w:tab w:val="left" w:pos="4248"/>
                <w:tab w:val="left" w:pos="4956"/>
                <w:tab w:val="left" w:pos="5664"/>
              </w:tabs>
              <w:spacing w:after="120" w:line="288" w:lineRule="auto"/>
              <w:jc w:val="both"/>
              <w:rPr>
                <w:rFonts w:ascii="Trebuchet MS" w:hAnsi="Trebuchet MS"/>
                <w:sz w:val="16"/>
                <w:szCs w:val="20"/>
              </w:rPr>
            </w:pPr>
            <w:sdt>
              <w:sdtPr>
                <w:rPr>
                  <w:rFonts w:ascii="Trebuchet MS" w:hAnsi="Trebuchet MS"/>
                  <w:sz w:val="20"/>
                  <w:szCs w:val="20"/>
                </w:rPr>
                <w:id w:val="-170656612"/>
                <w:placeholder>
                  <w:docPart w:val="A2B84558ED404ACEB83B3276BDDBE75A"/>
                </w:placeholder>
                <w:showingPlcHdr/>
              </w:sdtPr>
              <w:sdtContent>
                <w:r w:rsidRPr="00966B53">
                  <w:rPr>
                    <w:rStyle w:val="TextodoMarcadordePosio"/>
                  </w:rPr>
                  <w:t>Clique aqui para introduzir texto.</w:t>
                </w:r>
              </w:sdtContent>
            </w:sdt>
          </w:p>
        </w:tc>
      </w:tr>
    </w:tbl>
    <w:p w:rsidR="00191204" w:rsidRDefault="00191204" w:rsidP="00021CB0">
      <w:pPr>
        <w:spacing w:after="120" w:line="288" w:lineRule="auto"/>
        <w:jc w:val="both"/>
        <w:rPr>
          <w:rFonts w:ascii="Trebuchet MS" w:hAnsi="Trebuchet MS"/>
          <w:sz w:val="20"/>
          <w:szCs w:val="20"/>
        </w:rPr>
      </w:pPr>
    </w:p>
    <w:sectPr w:rsidR="00191204" w:rsidSect="0012212C">
      <w:headerReference w:type="default" r:id="rId10"/>
      <w:footerReference w:type="default" r:id="rId11"/>
      <w:footerReference w:type="first" r:id="rId12"/>
      <w:pgSz w:w="11906" w:h="16838"/>
      <w:pgMar w:top="531" w:right="1134" w:bottom="1134" w:left="1134" w:header="284" w:footer="4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6C65" w:rsidRDefault="00626C65" w:rsidP="00D16A44">
      <w:pPr>
        <w:spacing w:after="0" w:line="240" w:lineRule="auto"/>
      </w:pPr>
      <w:r>
        <w:separator/>
      </w:r>
    </w:p>
  </w:endnote>
  <w:endnote w:type="continuationSeparator" w:id="0">
    <w:p w:rsidR="00626C65" w:rsidRDefault="00626C65" w:rsidP="00D1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echnical">
    <w:altName w:val="Courier New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rebuchet MS" w:hAnsi="Trebuchet MS"/>
      </w:rPr>
      <w:id w:val="-27802925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626C65" w:rsidRPr="00CE25E3" w:rsidRDefault="00626C65" w:rsidP="00CE25E3">
        <w:pPr>
          <w:pStyle w:val="Rodap"/>
          <w:jc w:val="right"/>
          <w:rPr>
            <w:rFonts w:ascii="Trebuchet MS" w:hAnsi="Trebuchet MS"/>
            <w:sz w:val="20"/>
            <w:szCs w:val="20"/>
          </w:rPr>
        </w:pPr>
        <w:r w:rsidRPr="00CE25E3">
          <w:rPr>
            <w:rFonts w:ascii="Trebuchet MS" w:hAnsi="Trebuchet MS"/>
            <w:noProof/>
            <w:sz w:val="20"/>
            <w:szCs w:val="20"/>
            <w:lang w:eastAsia="pt-PT"/>
          </w:rPr>
          <w:drawing>
            <wp:anchor distT="0" distB="0" distL="114300" distR="114300" simplePos="0" relativeHeight="251666432" behindDoc="0" locked="0" layoutInCell="1" allowOverlap="1" wp14:anchorId="32AF8CEB" wp14:editId="13BDE186">
              <wp:simplePos x="0" y="0"/>
              <wp:positionH relativeFrom="margin">
                <wp:posOffset>1641475</wp:posOffset>
              </wp:positionH>
              <wp:positionV relativeFrom="paragraph">
                <wp:posOffset>-189230</wp:posOffset>
              </wp:positionV>
              <wp:extent cx="1247140" cy="359410"/>
              <wp:effectExtent l="0" t="0" r="0" b="2540"/>
              <wp:wrapNone/>
              <wp:docPr id="21" name="Imagem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m 1" descr="Descrição: drelvt_novo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47140" cy="3594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Pr="00CE25E3">
          <w:rPr>
            <w:rFonts w:ascii="Trebuchet MS" w:hAnsi="Trebuchet MS"/>
            <w:noProof/>
            <w:sz w:val="20"/>
            <w:szCs w:val="20"/>
            <w:lang w:eastAsia="pt-PT"/>
          </w:rPr>
          <w:drawing>
            <wp:anchor distT="0" distB="0" distL="114300" distR="114300" simplePos="0" relativeHeight="251665408" behindDoc="0" locked="0" layoutInCell="1" allowOverlap="1" wp14:anchorId="76819676" wp14:editId="64762354">
              <wp:simplePos x="0" y="0"/>
              <wp:positionH relativeFrom="margin">
                <wp:posOffset>-167479</wp:posOffset>
              </wp:positionH>
              <wp:positionV relativeFrom="paragraph">
                <wp:posOffset>-187325</wp:posOffset>
              </wp:positionV>
              <wp:extent cx="1709420" cy="359410"/>
              <wp:effectExtent l="0" t="0" r="5080" b="2540"/>
              <wp:wrapNone/>
              <wp:docPr id="20" name="Imagem 2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t="19017"/>
                      <a:stretch/>
                    </pic:blipFill>
                    <pic:spPr bwMode="auto">
                      <a:xfrm>
                        <a:off x="0" y="0"/>
                        <a:ext cx="1709420" cy="3594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anchor>
          </w:drawing>
        </w:r>
        <w:r w:rsidRPr="00CE25E3">
          <w:rPr>
            <w:rFonts w:ascii="Trebuchet MS" w:hAnsi="Trebuchet MS"/>
            <w:sz w:val="20"/>
            <w:szCs w:val="20"/>
          </w:rPr>
          <w:t xml:space="preserve">Página </w:t>
        </w:r>
        <w:r w:rsidRPr="00CE25E3">
          <w:rPr>
            <w:rFonts w:ascii="Trebuchet MS" w:hAnsi="Trebuchet MS"/>
            <w:sz w:val="20"/>
            <w:szCs w:val="20"/>
          </w:rPr>
          <w:fldChar w:fldCharType="begin"/>
        </w:r>
        <w:r w:rsidRPr="00CE25E3">
          <w:rPr>
            <w:rFonts w:ascii="Trebuchet MS" w:hAnsi="Trebuchet MS"/>
            <w:sz w:val="20"/>
            <w:szCs w:val="20"/>
          </w:rPr>
          <w:instrText>PAGE   \* MERGEFORMAT</w:instrText>
        </w:r>
        <w:r w:rsidRPr="00CE25E3">
          <w:rPr>
            <w:rFonts w:ascii="Trebuchet MS" w:hAnsi="Trebuchet MS"/>
            <w:sz w:val="20"/>
            <w:szCs w:val="20"/>
          </w:rPr>
          <w:fldChar w:fldCharType="separate"/>
        </w:r>
        <w:r w:rsidR="00DD0D7A" w:rsidRPr="00DD0D7A">
          <w:rPr>
            <w:rFonts w:ascii="Trebuchet MS" w:hAnsi="Trebuchet MS"/>
            <w:noProof/>
            <w:sz w:val="20"/>
            <w:szCs w:val="20"/>
            <w:lang w:val="pt-BR"/>
          </w:rPr>
          <w:t>1</w:t>
        </w:r>
        <w:r w:rsidRPr="00CE25E3">
          <w:rPr>
            <w:rFonts w:ascii="Trebuchet MS" w:hAnsi="Trebuchet MS"/>
            <w:sz w:val="20"/>
            <w:szCs w:val="20"/>
          </w:rPr>
          <w:fldChar w:fldCharType="end"/>
        </w:r>
        <w:r w:rsidRPr="00CE25E3">
          <w:rPr>
            <w:rFonts w:ascii="Trebuchet MS" w:hAnsi="Trebuchet MS"/>
            <w:sz w:val="20"/>
            <w:szCs w:val="20"/>
          </w:rPr>
          <w:t xml:space="preserve"> de </w:t>
        </w:r>
        <w:r w:rsidRPr="00CE25E3">
          <w:rPr>
            <w:rFonts w:ascii="Trebuchet MS" w:hAnsi="Trebuchet MS"/>
            <w:sz w:val="20"/>
            <w:szCs w:val="20"/>
          </w:rPr>
          <w:fldChar w:fldCharType="begin"/>
        </w:r>
        <w:r w:rsidRPr="00CE25E3">
          <w:rPr>
            <w:rFonts w:ascii="Trebuchet MS" w:hAnsi="Trebuchet MS"/>
            <w:sz w:val="20"/>
            <w:szCs w:val="20"/>
          </w:rPr>
          <w:instrText xml:space="preserve"> NUMPAGES </w:instrText>
        </w:r>
        <w:r w:rsidRPr="00CE25E3">
          <w:rPr>
            <w:rFonts w:ascii="Trebuchet MS" w:hAnsi="Trebuchet MS"/>
            <w:sz w:val="20"/>
            <w:szCs w:val="20"/>
          </w:rPr>
          <w:fldChar w:fldCharType="separate"/>
        </w:r>
        <w:r w:rsidR="00DD0D7A">
          <w:rPr>
            <w:rFonts w:ascii="Trebuchet MS" w:hAnsi="Trebuchet MS"/>
            <w:noProof/>
            <w:sz w:val="20"/>
            <w:szCs w:val="20"/>
          </w:rPr>
          <w:t>1</w:t>
        </w:r>
        <w:r w:rsidRPr="00CE25E3">
          <w:rPr>
            <w:rFonts w:ascii="Trebuchet MS" w:hAnsi="Trebuchet MS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6C65" w:rsidRDefault="00626C65">
    <w:pPr>
      <w:pStyle w:val="Rodap"/>
    </w:pPr>
    <w:r w:rsidRPr="00D7048D">
      <w:rPr>
        <w:noProof/>
        <w:lang w:eastAsia="pt-PT"/>
      </w:rPr>
      <w:drawing>
        <wp:anchor distT="0" distB="0" distL="114300" distR="114300" simplePos="0" relativeHeight="251663360" behindDoc="0" locked="0" layoutInCell="1" allowOverlap="1" wp14:anchorId="53A7256B" wp14:editId="4E534DF1">
          <wp:simplePos x="0" y="0"/>
          <wp:positionH relativeFrom="margin">
            <wp:posOffset>1677670</wp:posOffset>
          </wp:positionH>
          <wp:positionV relativeFrom="paragraph">
            <wp:posOffset>-92710</wp:posOffset>
          </wp:positionV>
          <wp:extent cx="1247140" cy="359410"/>
          <wp:effectExtent l="0" t="0" r="0" b="2540"/>
          <wp:wrapNone/>
          <wp:docPr id="2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drelvt_nov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47140" cy="359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D7048D">
      <w:rPr>
        <w:noProof/>
        <w:lang w:eastAsia="pt-PT"/>
      </w:rPr>
      <w:drawing>
        <wp:anchor distT="0" distB="0" distL="114300" distR="114300" simplePos="0" relativeHeight="251662336" behindDoc="0" locked="0" layoutInCell="1" allowOverlap="1" wp14:anchorId="6CE1E8BF" wp14:editId="31AACB31">
          <wp:simplePos x="0" y="0"/>
          <wp:positionH relativeFrom="margin">
            <wp:posOffset>-135890</wp:posOffset>
          </wp:positionH>
          <wp:positionV relativeFrom="paragraph">
            <wp:posOffset>-90643</wp:posOffset>
          </wp:positionV>
          <wp:extent cx="1709420" cy="359410"/>
          <wp:effectExtent l="0" t="0" r="5080" b="2540"/>
          <wp:wrapNone/>
          <wp:docPr id="23" name="Imagem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017"/>
                  <a:stretch/>
                </pic:blipFill>
                <pic:spPr bwMode="auto">
                  <a:xfrm>
                    <a:off x="0" y="0"/>
                    <a:ext cx="1709420" cy="35941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6C65" w:rsidRDefault="00626C65" w:rsidP="00D16A44">
      <w:pPr>
        <w:spacing w:after="0" w:line="240" w:lineRule="auto"/>
      </w:pPr>
      <w:r>
        <w:separator/>
      </w:r>
    </w:p>
  </w:footnote>
  <w:footnote w:type="continuationSeparator" w:id="0">
    <w:p w:rsidR="00626C65" w:rsidRDefault="00626C65" w:rsidP="00D16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6C65" w:rsidRPr="00872C99" w:rsidRDefault="00626C65" w:rsidP="00872C99">
    <w:pPr>
      <w:jc w:val="right"/>
      <w:rPr>
        <w:sz w:val="12"/>
        <w:szCs w:val="12"/>
      </w:rPr>
    </w:pPr>
    <w:r>
      <w:rPr>
        <w:rFonts w:ascii="Trebuchet MS" w:hAnsi="Trebuchet MS"/>
        <w:sz w:val="12"/>
        <w:szCs w:val="12"/>
      </w:rPr>
      <w:t>Mod.AECISTER.OCE.AM001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3"/>
    <w:lvl w:ilvl="0">
      <w:start w:val="1"/>
      <w:numFmt w:val="lowerLetter"/>
      <w:lvlText w:val="%1)"/>
      <w:lvlJc w:val="left"/>
      <w:pPr>
        <w:tabs>
          <w:tab w:val="num" w:pos="795"/>
        </w:tabs>
        <w:ind w:left="795" w:hanging="360"/>
      </w:pPr>
    </w:lvl>
  </w:abstractNum>
  <w:abstractNum w:abstractNumId="1">
    <w:nsid w:val="05857DA2"/>
    <w:multiLevelType w:val="hybridMultilevel"/>
    <w:tmpl w:val="0B0AE20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B60DCD"/>
    <w:multiLevelType w:val="hybridMultilevel"/>
    <w:tmpl w:val="53DCA338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5D665C"/>
    <w:multiLevelType w:val="hybridMultilevel"/>
    <w:tmpl w:val="A9188DA8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CB0"/>
    <w:rsid w:val="00004366"/>
    <w:rsid w:val="00021CB0"/>
    <w:rsid w:val="00021FD2"/>
    <w:rsid w:val="00025713"/>
    <w:rsid w:val="000261E8"/>
    <w:rsid w:val="000370C7"/>
    <w:rsid w:val="00041DF8"/>
    <w:rsid w:val="00041EE1"/>
    <w:rsid w:val="00043996"/>
    <w:rsid w:val="0005349D"/>
    <w:rsid w:val="0006411D"/>
    <w:rsid w:val="00070F6C"/>
    <w:rsid w:val="00091193"/>
    <w:rsid w:val="000A0B28"/>
    <w:rsid w:val="000E63B2"/>
    <w:rsid w:val="00114289"/>
    <w:rsid w:val="0012212C"/>
    <w:rsid w:val="0013028C"/>
    <w:rsid w:val="00142B0B"/>
    <w:rsid w:val="00156CEB"/>
    <w:rsid w:val="00162C84"/>
    <w:rsid w:val="00174096"/>
    <w:rsid w:val="001745A5"/>
    <w:rsid w:val="0018132A"/>
    <w:rsid w:val="00191204"/>
    <w:rsid w:val="001A5934"/>
    <w:rsid w:val="001E2FDB"/>
    <w:rsid w:val="001F3B4A"/>
    <w:rsid w:val="00203B25"/>
    <w:rsid w:val="0024065E"/>
    <w:rsid w:val="002908FF"/>
    <w:rsid w:val="00293905"/>
    <w:rsid w:val="002C2CA9"/>
    <w:rsid w:val="00313B01"/>
    <w:rsid w:val="00314B8D"/>
    <w:rsid w:val="003163E2"/>
    <w:rsid w:val="00337044"/>
    <w:rsid w:val="00367DB1"/>
    <w:rsid w:val="003944DB"/>
    <w:rsid w:val="003B5D48"/>
    <w:rsid w:val="003C7185"/>
    <w:rsid w:val="003D766C"/>
    <w:rsid w:val="003E69A9"/>
    <w:rsid w:val="003F24CB"/>
    <w:rsid w:val="003F6BD9"/>
    <w:rsid w:val="003F6EA4"/>
    <w:rsid w:val="004048A1"/>
    <w:rsid w:val="004563D4"/>
    <w:rsid w:val="00456BC4"/>
    <w:rsid w:val="0048308E"/>
    <w:rsid w:val="004A213B"/>
    <w:rsid w:val="004A443A"/>
    <w:rsid w:val="004C5645"/>
    <w:rsid w:val="00576F88"/>
    <w:rsid w:val="00581F44"/>
    <w:rsid w:val="00586EAA"/>
    <w:rsid w:val="005A7F02"/>
    <w:rsid w:val="005E478F"/>
    <w:rsid w:val="005F064B"/>
    <w:rsid w:val="006017DA"/>
    <w:rsid w:val="00626C65"/>
    <w:rsid w:val="006409AB"/>
    <w:rsid w:val="00661233"/>
    <w:rsid w:val="006700F5"/>
    <w:rsid w:val="006A6EE9"/>
    <w:rsid w:val="006B0933"/>
    <w:rsid w:val="006C4311"/>
    <w:rsid w:val="006F49EF"/>
    <w:rsid w:val="006F6404"/>
    <w:rsid w:val="0072068B"/>
    <w:rsid w:val="00760C1A"/>
    <w:rsid w:val="007856EA"/>
    <w:rsid w:val="007B7348"/>
    <w:rsid w:val="007C2F65"/>
    <w:rsid w:val="007C3F52"/>
    <w:rsid w:val="00802C24"/>
    <w:rsid w:val="0081217F"/>
    <w:rsid w:val="0081455D"/>
    <w:rsid w:val="008226F0"/>
    <w:rsid w:val="008430A6"/>
    <w:rsid w:val="0087084A"/>
    <w:rsid w:val="00872C99"/>
    <w:rsid w:val="008A2713"/>
    <w:rsid w:val="008B42BB"/>
    <w:rsid w:val="008B5626"/>
    <w:rsid w:val="008D203F"/>
    <w:rsid w:val="008E435F"/>
    <w:rsid w:val="008F6065"/>
    <w:rsid w:val="008F792C"/>
    <w:rsid w:val="008F7BB8"/>
    <w:rsid w:val="009008B3"/>
    <w:rsid w:val="00927DD5"/>
    <w:rsid w:val="009515E4"/>
    <w:rsid w:val="0095283B"/>
    <w:rsid w:val="00964CDA"/>
    <w:rsid w:val="00965454"/>
    <w:rsid w:val="00987919"/>
    <w:rsid w:val="00990F36"/>
    <w:rsid w:val="009A4DCA"/>
    <w:rsid w:val="009C4456"/>
    <w:rsid w:val="009D2168"/>
    <w:rsid w:val="009D7DDD"/>
    <w:rsid w:val="009F2E91"/>
    <w:rsid w:val="00A04A2A"/>
    <w:rsid w:val="00A04EB7"/>
    <w:rsid w:val="00A242DE"/>
    <w:rsid w:val="00A24432"/>
    <w:rsid w:val="00A25B49"/>
    <w:rsid w:val="00A51269"/>
    <w:rsid w:val="00A83F90"/>
    <w:rsid w:val="00A90373"/>
    <w:rsid w:val="00AB50E4"/>
    <w:rsid w:val="00AB7877"/>
    <w:rsid w:val="00AD1CA7"/>
    <w:rsid w:val="00AE7913"/>
    <w:rsid w:val="00B00493"/>
    <w:rsid w:val="00B25DC6"/>
    <w:rsid w:val="00B37E2E"/>
    <w:rsid w:val="00B47634"/>
    <w:rsid w:val="00B50652"/>
    <w:rsid w:val="00B77207"/>
    <w:rsid w:val="00BD1A7E"/>
    <w:rsid w:val="00BE0A45"/>
    <w:rsid w:val="00C13572"/>
    <w:rsid w:val="00C13A1F"/>
    <w:rsid w:val="00C41671"/>
    <w:rsid w:val="00C503ED"/>
    <w:rsid w:val="00C5701A"/>
    <w:rsid w:val="00C65545"/>
    <w:rsid w:val="00C81F8D"/>
    <w:rsid w:val="00C920B9"/>
    <w:rsid w:val="00C92251"/>
    <w:rsid w:val="00CA0A27"/>
    <w:rsid w:val="00CA2AF0"/>
    <w:rsid w:val="00CD43AD"/>
    <w:rsid w:val="00CE25E3"/>
    <w:rsid w:val="00D16A44"/>
    <w:rsid w:val="00D20C71"/>
    <w:rsid w:val="00D31322"/>
    <w:rsid w:val="00D424E0"/>
    <w:rsid w:val="00D63125"/>
    <w:rsid w:val="00D63BE2"/>
    <w:rsid w:val="00D7048D"/>
    <w:rsid w:val="00D718F8"/>
    <w:rsid w:val="00D75D87"/>
    <w:rsid w:val="00D80332"/>
    <w:rsid w:val="00DA69FA"/>
    <w:rsid w:val="00DB48C6"/>
    <w:rsid w:val="00DD0D7A"/>
    <w:rsid w:val="00DF778C"/>
    <w:rsid w:val="00E35FE2"/>
    <w:rsid w:val="00E44E08"/>
    <w:rsid w:val="00E53196"/>
    <w:rsid w:val="00E54B95"/>
    <w:rsid w:val="00E60DBA"/>
    <w:rsid w:val="00E62B46"/>
    <w:rsid w:val="00E73951"/>
    <w:rsid w:val="00E84C28"/>
    <w:rsid w:val="00E90EEC"/>
    <w:rsid w:val="00EB534E"/>
    <w:rsid w:val="00EC4398"/>
    <w:rsid w:val="00ED45CC"/>
    <w:rsid w:val="00F565F7"/>
    <w:rsid w:val="00F63A7B"/>
    <w:rsid w:val="00FA1BDD"/>
    <w:rsid w:val="00FB3539"/>
    <w:rsid w:val="00FC4B7F"/>
    <w:rsid w:val="00FD2039"/>
    <w:rsid w:val="00FF28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Cabealho1">
    <w:name w:val="heading 1"/>
    <w:basedOn w:val="Normal"/>
    <w:next w:val="Normal"/>
    <w:link w:val="Cabealho1Carcter"/>
    <w:qFormat/>
    <w:rsid w:val="00021CB0"/>
    <w:pPr>
      <w:keepNext/>
      <w:spacing w:after="0" w:line="240" w:lineRule="auto"/>
      <w:jc w:val="center"/>
      <w:outlineLvl w:val="0"/>
    </w:pPr>
    <w:rPr>
      <w:rFonts w:ascii="Technical" w:eastAsia="Times New Roman" w:hAnsi="Technical" w:cs="Times New Roman"/>
      <w:b/>
      <w:bCs/>
      <w:sz w:val="24"/>
      <w:szCs w:val="24"/>
      <w:lang w:eastAsia="pt-PT"/>
    </w:rPr>
  </w:style>
  <w:style w:type="paragraph" w:styleId="Cabealho2">
    <w:name w:val="heading 2"/>
    <w:basedOn w:val="Normal"/>
    <w:next w:val="Normal"/>
    <w:link w:val="Cabealho2Carcter"/>
    <w:qFormat/>
    <w:rsid w:val="00021CB0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pt-PT"/>
    </w:rPr>
  </w:style>
  <w:style w:type="character" w:default="1" w:styleId="Tipodeletrapredefinidodopargraf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3163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3163E2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uiPriority w:val="59"/>
    <w:rsid w:val="003163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oMarcadordePosio">
    <w:name w:val="Placeholder Text"/>
    <w:basedOn w:val="Tipodeletrapredefinidodopargrafo"/>
    <w:uiPriority w:val="99"/>
    <w:semiHidden/>
    <w:rsid w:val="006A6EE9"/>
    <w:rPr>
      <w:color w:val="808080"/>
    </w:rPr>
  </w:style>
  <w:style w:type="paragraph" w:customStyle="1" w:styleId="Formatarodape">
    <w:name w:val="Formata_rodape"/>
    <w:link w:val="FormatarodapeCarcter"/>
    <w:qFormat/>
    <w:rsid w:val="0087084A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FormatarodapeCarcter">
    <w:name w:val="Formata_rodape Carácter"/>
    <w:basedOn w:val="Tipodeletrapredefinidodopargrafo"/>
    <w:link w:val="Formatarodape"/>
    <w:rsid w:val="0087084A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Cabealho">
    <w:name w:val="header"/>
    <w:basedOn w:val="Normal"/>
    <w:link w:val="CabealhoCarcter"/>
    <w:uiPriority w:val="99"/>
    <w:unhideWhenUsed/>
    <w:rsid w:val="00D16A4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D16A44"/>
  </w:style>
  <w:style w:type="paragraph" w:styleId="Rodap">
    <w:name w:val="footer"/>
    <w:basedOn w:val="Normal"/>
    <w:link w:val="RodapCarcter"/>
    <w:uiPriority w:val="99"/>
    <w:unhideWhenUsed/>
    <w:rsid w:val="00D16A4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D16A44"/>
  </w:style>
  <w:style w:type="character" w:customStyle="1" w:styleId="Cabealho1Carcter">
    <w:name w:val="Cabeçalho 1 Carácter"/>
    <w:basedOn w:val="Tipodeletrapredefinidodopargrafo"/>
    <w:link w:val="Cabealho1"/>
    <w:rsid w:val="00021CB0"/>
    <w:rPr>
      <w:rFonts w:ascii="Technical" w:eastAsia="Times New Roman" w:hAnsi="Technical" w:cs="Times New Roman"/>
      <w:b/>
      <w:bCs/>
      <w:sz w:val="24"/>
      <w:szCs w:val="24"/>
      <w:lang w:eastAsia="pt-PT"/>
    </w:rPr>
  </w:style>
  <w:style w:type="character" w:customStyle="1" w:styleId="Cabealho2Carcter">
    <w:name w:val="Cabeçalho 2 Carácter"/>
    <w:basedOn w:val="Tipodeletrapredefinidodopargrafo"/>
    <w:link w:val="Cabealho2"/>
    <w:rsid w:val="00021CB0"/>
    <w:rPr>
      <w:rFonts w:ascii="Times New Roman" w:eastAsia="Times New Roman" w:hAnsi="Times New Roman" w:cs="Times New Roman"/>
      <w:b/>
      <w:bCs/>
      <w:sz w:val="24"/>
      <w:szCs w:val="24"/>
      <w:lang w:eastAsia="pt-PT"/>
    </w:rPr>
  </w:style>
  <w:style w:type="paragraph" w:styleId="Ttulo">
    <w:name w:val="Title"/>
    <w:basedOn w:val="Normal"/>
    <w:link w:val="TtuloCarcter"/>
    <w:qFormat/>
    <w:rsid w:val="00021CB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t-PT"/>
    </w:rPr>
  </w:style>
  <w:style w:type="character" w:customStyle="1" w:styleId="TtuloCarcter">
    <w:name w:val="Título Carácter"/>
    <w:basedOn w:val="Tipodeletrapredefinidodopargrafo"/>
    <w:link w:val="Ttulo"/>
    <w:rsid w:val="00021CB0"/>
    <w:rPr>
      <w:rFonts w:ascii="Times New Roman" w:eastAsia="Times New Roman" w:hAnsi="Times New Roman" w:cs="Times New Roman"/>
      <w:b/>
      <w:sz w:val="24"/>
      <w:szCs w:val="20"/>
      <w:lang w:eastAsia="pt-PT"/>
    </w:rPr>
  </w:style>
  <w:style w:type="paragraph" w:styleId="PargrafodaLista">
    <w:name w:val="List Paragraph"/>
    <w:basedOn w:val="Normal"/>
    <w:uiPriority w:val="34"/>
    <w:qFormat/>
    <w:rsid w:val="00021CB0"/>
    <w:pPr>
      <w:ind w:left="720"/>
      <w:contextualSpacing/>
    </w:pPr>
    <w:rPr>
      <w:rFonts w:ascii="Calibri" w:eastAsia="Calibri" w:hAnsi="Calibri" w:cs="Times New Roman"/>
    </w:rPr>
  </w:style>
  <w:style w:type="paragraph" w:styleId="NormalWeb">
    <w:name w:val="Normal (Web)"/>
    <w:basedOn w:val="Normal"/>
    <w:rsid w:val="00191204"/>
    <w:pPr>
      <w:suppressAutoHyphens/>
      <w:spacing w:after="0" w:line="280" w:lineRule="atLeast"/>
    </w:pPr>
    <w:rPr>
      <w:rFonts w:ascii="Verdana" w:eastAsia="Times New Roman" w:hAnsi="Verdana" w:cs="Times New Roman"/>
      <w:color w:val="5F5C5C"/>
      <w:sz w:val="24"/>
      <w:szCs w:val="24"/>
      <w:lang w:eastAsia="ar-SA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E62B46"/>
    <w:rPr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semiHidden/>
    <w:unhideWhenUsed/>
    <w:rsid w:val="00E62B46"/>
    <w:pPr>
      <w:spacing w:line="240" w:lineRule="auto"/>
    </w:pPr>
    <w:rPr>
      <w:sz w:val="20"/>
      <w:szCs w:val="20"/>
    </w:r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semiHidden/>
    <w:rsid w:val="00E62B46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rsid w:val="00E62B46"/>
    <w:rPr>
      <w:b/>
      <w:bCs/>
    </w:rPr>
  </w:style>
  <w:style w:type="character" w:customStyle="1" w:styleId="AssuntodecomentrioCarcter">
    <w:name w:val="Assunto de comentário Carácter"/>
    <w:basedOn w:val="TextodecomentrioCarcter"/>
    <w:link w:val="Assuntodecomentrio"/>
    <w:uiPriority w:val="99"/>
    <w:semiHidden/>
    <w:rsid w:val="00E62B46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Cabealho1">
    <w:name w:val="heading 1"/>
    <w:basedOn w:val="Normal"/>
    <w:next w:val="Normal"/>
    <w:link w:val="Cabealho1Carcter"/>
    <w:qFormat/>
    <w:rsid w:val="00021CB0"/>
    <w:pPr>
      <w:keepNext/>
      <w:spacing w:after="0" w:line="240" w:lineRule="auto"/>
      <w:jc w:val="center"/>
      <w:outlineLvl w:val="0"/>
    </w:pPr>
    <w:rPr>
      <w:rFonts w:ascii="Technical" w:eastAsia="Times New Roman" w:hAnsi="Technical" w:cs="Times New Roman"/>
      <w:b/>
      <w:bCs/>
      <w:sz w:val="24"/>
      <w:szCs w:val="24"/>
      <w:lang w:eastAsia="pt-PT"/>
    </w:rPr>
  </w:style>
  <w:style w:type="paragraph" w:styleId="Cabealho2">
    <w:name w:val="heading 2"/>
    <w:basedOn w:val="Normal"/>
    <w:next w:val="Normal"/>
    <w:link w:val="Cabealho2Carcter"/>
    <w:qFormat/>
    <w:rsid w:val="00021CB0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pt-PT"/>
    </w:rPr>
  </w:style>
  <w:style w:type="character" w:default="1" w:styleId="Tipodeletrapredefinidodopargraf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3163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3163E2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uiPriority w:val="59"/>
    <w:rsid w:val="003163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oMarcadordePosio">
    <w:name w:val="Placeholder Text"/>
    <w:basedOn w:val="Tipodeletrapredefinidodopargrafo"/>
    <w:uiPriority w:val="99"/>
    <w:semiHidden/>
    <w:rsid w:val="006A6EE9"/>
    <w:rPr>
      <w:color w:val="808080"/>
    </w:rPr>
  </w:style>
  <w:style w:type="paragraph" w:customStyle="1" w:styleId="Formatarodape">
    <w:name w:val="Formata_rodape"/>
    <w:link w:val="FormatarodapeCarcter"/>
    <w:qFormat/>
    <w:rsid w:val="0087084A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FormatarodapeCarcter">
    <w:name w:val="Formata_rodape Carácter"/>
    <w:basedOn w:val="Tipodeletrapredefinidodopargrafo"/>
    <w:link w:val="Formatarodape"/>
    <w:rsid w:val="0087084A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Cabealho">
    <w:name w:val="header"/>
    <w:basedOn w:val="Normal"/>
    <w:link w:val="CabealhoCarcter"/>
    <w:uiPriority w:val="99"/>
    <w:unhideWhenUsed/>
    <w:rsid w:val="00D16A4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D16A44"/>
  </w:style>
  <w:style w:type="paragraph" w:styleId="Rodap">
    <w:name w:val="footer"/>
    <w:basedOn w:val="Normal"/>
    <w:link w:val="RodapCarcter"/>
    <w:uiPriority w:val="99"/>
    <w:unhideWhenUsed/>
    <w:rsid w:val="00D16A4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D16A44"/>
  </w:style>
  <w:style w:type="character" w:customStyle="1" w:styleId="Cabealho1Carcter">
    <w:name w:val="Cabeçalho 1 Carácter"/>
    <w:basedOn w:val="Tipodeletrapredefinidodopargrafo"/>
    <w:link w:val="Cabealho1"/>
    <w:rsid w:val="00021CB0"/>
    <w:rPr>
      <w:rFonts w:ascii="Technical" w:eastAsia="Times New Roman" w:hAnsi="Technical" w:cs="Times New Roman"/>
      <w:b/>
      <w:bCs/>
      <w:sz w:val="24"/>
      <w:szCs w:val="24"/>
      <w:lang w:eastAsia="pt-PT"/>
    </w:rPr>
  </w:style>
  <w:style w:type="character" w:customStyle="1" w:styleId="Cabealho2Carcter">
    <w:name w:val="Cabeçalho 2 Carácter"/>
    <w:basedOn w:val="Tipodeletrapredefinidodopargrafo"/>
    <w:link w:val="Cabealho2"/>
    <w:rsid w:val="00021CB0"/>
    <w:rPr>
      <w:rFonts w:ascii="Times New Roman" w:eastAsia="Times New Roman" w:hAnsi="Times New Roman" w:cs="Times New Roman"/>
      <w:b/>
      <w:bCs/>
      <w:sz w:val="24"/>
      <w:szCs w:val="24"/>
      <w:lang w:eastAsia="pt-PT"/>
    </w:rPr>
  </w:style>
  <w:style w:type="paragraph" w:styleId="Ttulo">
    <w:name w:val="Title"/>
    <w:basedOn w:val="Normal"/>
    <w:link w:val="TtuloCarcter"/>
    <w:qFormat/>
    <w:rsid w:val="00021CB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t-PT"/>
    </w:rPr>
  </w:style>
  <w:style w:type="character" w:customStyle="1" w:styleId="TtuloCarcter">
    <w:name w:val="Título Carácter"/>
    <w:basedOn w:val="Tipodeletrapredefinidodopargrafo"/>
    <w:link w:val="Ttulo"/>
    <w:rsid w:val="00021CB0"/>
    <w:rPr>
      <w:rFonts w:ascii="Times New Roman" w:eastAsia="Times New Roman" w:hAnsi="Times New Roman" w:cs="Times New Roman"/>
      <w:b/>
      <w:sz w:val="24"/>
      <w:szCs w:val="20"/>
      <w:lang w:eastAsia="pt-PT"/>
    </w:rPr>
  </w:style>
  <w:style w:type="paragraph" w:styleId="PargrafodaLista">
    <w:name w:val="List Paragraph"/>
    <w:basedOn w:val="Normal"/>
    <w:uiPriority w:val="34"/>
    <w:qFormat/>
    <w:rsid w:val="00021CB0"/>
    <w:pPr>
      <w:ind w:left="720"/>
      <w:contextualSpacing/>
    </w:pPr>
    <w:rPr>
      <w:rFonts w:ascii="Calibri" w:eastAsia="Calibri" w:hAnsi="Calibri" w:cs="Times New Roman"/>
    </w:rPr>
  </w:style>
  <w:style w:type="paragraph" w:styleId="NormalWeb">
    <w:name w:val="Normal (Web)"/>
    <w:basedOn w:val="Normal"/>
    <w:rsid w:val="00191204"/>
    <w:pPr>
      <w:suppressAutoHyphens/>
      <w:spacing w:after="0" w:line="280" w:lineRule="atLeast"/>
    </w:pPr>
    <w:rPr>
      <w:rFonts w:ascii="Verdana" w:eastAsia="Times New Roman" w:hAnsi="Verdana" w:cs="Times New Roman"/>
      <w:color w:val="5F5C5C"/>
      <w:sz w:val="24"/>
      <w:szCs w:val="24"/>
      <w:lang w:eastAsia="ar-SA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E62B46"/>
    <w:rPr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semiHidden/>
    <w:unhideWhenUsed/>
    <w:rsid w:val="00E62B46"/>
    <w:pPr>
      <w:spacing w:line="240" w:lineRule="auto"/>
    </w:pPr>
    <w:rPr>
      <w:sz w:val="20"/>
      <w:szCs w:val="20"/>
    </w:r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semiHidden/>
    <w:rsid w:val="00E62B46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rsid w:val="00E62B46"/>
    <w:rPr>
      <w:b/>
      <w:bCs/>
    </w:rPr>
  </w:style>
  <w:style w:type="character" w:customStyle="1" w:styleId="AssuntodecomentrioCarcter">
    <w:name w:val="Assunto de comentário Carácter"/>
    <w:basedOn w:val="TextodecomentrioCarcter"/>
    <w:link w:val="Assuntodecomentrio"/>
    <w:uiPriority w:val="99"/>
    <w:semiHidden/>
    <w:rsid w:val="00E62B4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25D0911BFDEA4DFAA8C6A0DAA94A469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AB1EAB1-B698-4EFA-B643-AFC3F7CF67C1}"/>
      </w:docPartPr>
      <w:docPartBody>
        <w:p w:rsidR="006049C4" w:rsidRDefault="006049C4">
          <w:pPr>
            <w:pStyle w:val="25D0911BFDEA4DFAA8C6A0DAA94A469C"/>
          </w:pPr>
          <w:r w:rsidRPr="0029601F">
            <w:rPr>
              <w:rStyle w:val="TextodoMarcadordePosio"/>
            </w:rPr>
            <w:t>Escolher um item.</w:t>
          </w:r>
        </w:p>
      </w:docPartBody>
    </w:docPart>
    <w:docPart>
      <w:docPartPr>
        <w:name w:val="C29F055A16634FC1B4C510A838AE442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C63AF80-FA23-4598-8B0C-AD1008C4AB75}"/>
      </w:docPartPr>
      <w:docPartBody>
        <w:p w:rsidR="001273C2" w:rsidRDefault="00EB53CB" w:rsidP="00EB53CB">
          <w:pPr>
            <w:pStyle w:val="C29F055A16634FC1B4C510A838AE442B"/>
          </w:pPr>
          <w:r w:rsidRPr="0029601F">
            <w:rPr>
              <w:rStyle w:val="TextodoMarcadordePosio"/>
            </w:rPr>
            <w:t>Escolher um item.</w:t>
          </w:r>
        </w:p>
      </w:docPartBody>
    </w:docPart>
    <w:docPart>
      <w:docPartPr>
        <w:name w:val="DefaultPlaceholder_108206515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8D167F5-EC86-4A82-B7A5-B9DE434F7089}"/>
      </w:docPartPr>
      <w:docPartBody>
        <w:p w:rsidR="001273C2" w:rsidRDefault="00EB53CB">
          <w:r w:rsidRPr="00966B53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9EC11013DDBE40F08F625BDE88B7C76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6249E33-EC3B-47B5-B3FC-268631586550}"/>
      </w:docPartPr>
      <w:docPartBody>
        <w:p w:rsidR="006C0A56" w:rsidRDefault="006C0A56" w:rsidP="006C0A56">
          <w:pPr>
            <w:pStyle w:val="9EC11013DDBE40F08F625BDE88B7C767"/>
          </w:pPr>
          <w:r w:rsidRPr="00966B53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8709F857CF7D46CCAE8974BA4A31E20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97C9400-0205-42D2-9BC4-B4398CBD6DA0}"/>
      </w:docPartPr>
      <w:docPartBody>
        <w:p w:rsidR="006C0A56" w:rsidRDefault="006C0A56" w:rsidP="006C0A56">
          <w:pPr>
            <w:pStyle w:val="8709F857CF7D46CCAE8974BA4A31E20C"/>
          </w:pPr>
          <w:r w:rsidRPr="00966B53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FB955918901A42ECAE9C6B0C75D6CAD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5CBA549-B99A-4AF1-97E7-1D37592E98EE}"/>
      </w:docPartPr>
      <w:docPartBody>
        <w:p w:rsidR="006C0A56" w:rsidRDefault="006C0A56" w:rsidP="006C0A56">
          <w:pPr>
            <w:pStyle w:val="FB955918901A42ECAE9C6B0C75D6CAD3"/>
          </w:pPr>
          <w:r w:rsidRPr="00966B53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11397689E8E14801BD7C045DA9760BA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6DFDEAD-6D84-4662-A984-62AAE2F1E2D8}"/>
      </w:docPartPr>
      <w:docPartBody>
        <w:p w:rsidR="006C0A56" w:rsidRDefault="006C0A56" w:rsidP="006C0A56">
          <w:pPr>
            <w:pStyle w:val="11397689E8E14801BD7C045DA9760BA1"/>
          </w:pPr>
          <w:r w:rsidRPr="00966B53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0594B981B7A947BAB736BDAC362B2D5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1ABA307-4199-48A3-AEB0-B4C7F3C335EA}"/>
      </w:docPartPr>
      <w:docPartBody>
        <w:p w:rsidR="006C0A56" w:rsidRDefault="006C0A56" w:rsidP="006C0A56">
          <w:pPr>
            <w:pStyle w:val="0594B981B7A947BAB736BDAC362B2D5B"/>
          </w:pPr>
          <w:r w:rsidRPr="00966B53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AE35F7E1802E4F2F8B65B35A259427C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C52BF2F-DA71-4BC7-A4A7-7AAD224047D3}"/>
      </w:docPartPr>
      <w:docPartBody>
        <w:p w:rsidR="006C0A56" w:rsidRDefault="006C0A56" w:rsidP="006C0A56">
          <w:pPr>
            <w:pStyle w:val="AE35F7E1802E4F2F8B65B35A259427C4"/>
          </w:pPr>
          <w:r w:rsidRPr="00966B53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4CB8FEF3052E456AB212FB78E9DA006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44256EB-E479-4400-B27B-95FE60F2E0ED}"/>
      </w:docPartPr>
      <w:docPartBody>
        <w:p w:rsidR="006C0A56" w:rsidRDefault="006C0A56" w:rsidP="006C0A56">
          <w:pPr>
            <w:pStyle w:val="4CB8FEF3052E456AB212FB78E9DA0060"/>
          </w:pPr>
          <w:r w:rsidRPr="00966B53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A2B84558ED404ACEB83B3276BDDBE75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4949D35-05B1-467B-8B7C-D72E9A292BD1}"/>
      </w:docPartPr>
      <w:docPartBody>
        <w:p w:rsidR="00000000" w:rsidRDefault="006C0A56" w:rsidP="006C0A56">
          <w:pPr>
            <w:pStyle w:val="A2B84558ED404ACEB83B3276BDDBE75A"/>
          </w:pPr>
          <w:r w:rsidRPr="00966B53">
            <w:rPr>
              <w:rStyle w:val="TextodoMarcadordePosio"/>
            </w:rPr>
            <w:t>Clique aqui para introduzir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echnical">
    <w:altName w:val="Courier New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9C4"/>
    <w:rsid w:val="001273C2"/>
    <w:rsid w:val="006049C4"/>
    <w:rsid w:val="006C0A56"/>
    <w:rsid w:val="00C2303C"/>
    <w:rsid w:val="00EB5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6C0A56"/>
    <w:rPr>
      <w:color w:val="808080"/>
    </w:rPr>
  </w:style>
  <w:style w:type="paragraph" w:customStyle="1" w:styleId="25D0911BFDEA4DFAA8C6A0DAA94A469C">
    <w:name w:val="25D0911BFDEA4DFAA8C6A0DAA94A469C"/>
  </w:style>
  <w:style w:type="paragraph" w:customStyle="1" w:styleId="C29F055A16634FC1B4C510A838AE442B">
    <w:name w:val="C29F055A16634FC1B4C510A838AE442B"/>
    <w:rsid w:val="00EB53CB"/>
  </w:style>
  <w:style w:type="paragraph" w:customStyle="1" w:styleId="111DFFB793E7425CB0A8446BB41E1164">
    <w:name w:val="111DFFB793E7425CB0A8446BB41E1164"/>
    <w:rsid w:val="00EB53CB"/>
  </w:style>
  <w:style w:type="paragraph" w:customStyle="1" w:styleId="90EB3ACB7300427189D7AA6C455E7A6F">
    <w:name w:val="90EB3ACB7300427189D7AA6C455E7A6F"/>
    <w:rsid w:val="00EB53CB"/>
  </w:style>
  <w:style w:type="paragraph" w:customStyle="1" w:styleId="250DCCF15030462186440B2998584759">
    <w:name w:val="250DCCF15030462186440B2998584759"/>
    <w:rsid w:val="00EB53CB"/>
  </w:style>
  <w:style w:type="paragraph" w:customStyle="1" w:styleId="CF32BE89B412451CA19D01C669DA4721">
    <w:name w:val="CF32BE89B412451CA19D01C669DA4721"/>
    <w:rsid w:val="00EB53CB"/>
  </w:style>
  <w:style w:type="paragraph" w:customStyle="1" w:styleId="C55A86B71F8343199AA73991ED4DE4C7">
    <w:name w:val="C55A86B71F8343199AA73991ED4DE4C7"/>
    <w:rsid w:val="00EB53CB"/>
  </w:style>
  <w:style w:type="paragraph" w:customStyle="1" w:styleId="7DAFACD91F7C4E72809E37B4E553BA2B">
    <w:name w:val="7DAFACD91F7C4E72809E37B4E553BA2B"/>
    <w:rsid w:val="00EB53CB"/>
  </w:style>
  <w:style w:type="paragraph" w:customStyle="1" w:styleId="224064B04DBD459A8647FC617B794041">
    <w:name w:val="224064B04DBD459A8647FC617B794041"/>
    <w:rsid w:val="00EB53CB"/>
  </w:style>
  <w:style w:type="paragraph" w:customStyle="1" w:styleId="AAA52BC224ED414399F237EF68871C2B">
    <w:name w:val="AAA52BC224ED414399F237EF68871C2B"/>
    <w:rsid w:val="00EB53CB"/>
  </w:style>
  <w:style w:type="paragraph" w:customStyle="1" w:styleId="1D6C406B8F6D4EA18C1EE033B6952178">
    <w:name w:val="1D6C406B8F6D4EA18C1EE033B6952178"/>
    <w:rsid w:val="00EB53CB"/>
  </w:style>
  <w:style w:type="paragraph" w:customStyle="1" w:styleId="C793C66A5CA74865A2DDFD2FF51E3617">
    <w:name w:val="C793C66A5CA74865A2DDFD2FF51E3617"/>
    <w:rsid w:val="00EB53CB"/>
  </w:style>
  <w:style w:type="paragraph" w:customStyle="1" w:styleId="FA39DA3F33854779993E308B39E165CA">
    <w:name w:val="FA39DA3F33854779993E308B39E165CA"/>
    <w:rsid w:val="00EB53CB"/>
  </w:style>
  <w:style w:type="paragraph" w:customStyle="1" w:styleId="6F035B7E378742D6BD3B127CE5D8C928">
    <w:name w:val="6F035B7E378742D6BD3B127CE5D8C928"/>
    <w:rsid w:val="00EB53CB"/>
  </w:style>
  <w:style w:type="paragraph" w:customStyle="1" w:styleId="01C9AF56E5814384B674EBFC11076501">
    <w:name w:val="01C9AF56E5814384B674EBFC11076501"/>
    <w:rsid w:val="00EB53CB"/>
  </w:style>
  <w:style w:type="paragraph" w:customStyle="1" w:styleId="96B0746CE37C436B84CA2D7E516E02AF">
    <w:name w:val="96B0746CE37C436B84CA2D7E516E02AF"/>
    <w:rsid w:val="00EB53CB"/>
  </w:style>
  <w:style w:type="paragraph" w:customStyle="1" w:styleId="B73D4F46C84F4268B7682DBE23D8250E">
    <w:name w:val="B73D4F46C84F4268B7682DBE23D8250E"/>
    <w:rsid w:val="00EB53CB"/>
  </w:style>
  <w:style w:type="paragraph" w:customStyle="1" w:styleId="F017776EFB07483791D4554ACB5DA023">
    <w:name w:val="F017776EFB07483791D4554ACB5DA023"/>
    <w:rsid w:val="00EB53CB"/>
  </w:style>
  <w:style w:type="paragraph" w:customStyle="1" w:styleId="B0F04C8D76554F18BB29214196E19D1B">
    <w:name w:val="B0F04C8D76554F18BB29214196E19D1B"/>
    <w:rsid w:val="00EB53CB"/>
  </w:style>
  <w:style w:type="paragraph" w:customStyle="1" w:styleId="E0D7F72906EF42D595B4F23845977527">
    <w:name w:val="E0D7F72906EF42D595B4F23845977527"/>
    <w:rsid w:val="00EB53CB"/>
  </w:style>
  <w:style w:type="paragraph" w:customStyle="1" w:styleId="6C7A194D1F6D45E297920EB98653619E">
    <w:name w:val="6C7A194D1F6D45E297920EB98653619E"/>
    <w:rsid w:val="00EB53CB"/>
  </w:style>
  <w:style w:type="paragraph" w:customStyle="1" w:styleId="FDD7ACC2AEC34AF0BA4298353B8171DA">
    <w:name w:val="FDD7ACC2AEC34AF0BA4298353B8171DA"/>
    <w:rsid w:val="00EB53CB"/>
  </w:style>
  <w:style w:type="paragraph" w:customStyle="1" w:styleId="09549F09B2DB4658B3877BF48498E369">
    <w:name w:val="09549F09B2DB4658B3877BF48498E369"/>
    <w:rsid w:val="00EB53CB"/>
  </w:style>
  <w:style w:type="paragraph" w:customStyle="1" w:styleId="83ED89B5C8A04D7DA15D048CAC26BED0">
    <w:name w:val="83ED89B5C8A04D7DA15D048CAC26BED0"/>
    <w:rsid w:val="00EB53CB"/>
  </w:style>
  <w:style w:type="paragraph" w:customStyle="1" w:styleId="2E063CAF64514771A7DC613AA0AE15F9">
    <w:name w:val="2E063CAF64514771A7DC613AA0AE15F9"/>
    <w:rsid w:val="00EB53CB"/>
  </w:style>
  <w:style w:type="paragraph" w:customStyle="1" w:styleId="1A1A82ACBAF74CF8BAD9AB2A3666A550">
    <w:name w:val="1A1A82ACBAF74CF8BAD9AB2A3666A550"/>
    <w:rsid w:val="00EB53CB"/>
  </w:style>
  <w:style w:type="paragraph" w:customStyle="1" w:styleId="14C0A1309EF54AC0B5A1B7812F85A437">
    <w:name w:val="14C0A1309EF54AC0B5A1B7812F85A437"/>
    <w:rsid w:val="00EB53CB"/>
  </w:style>
  <w:style w:type="paragraph" w:customStyle="1" w:styleId="5CD2976814944F158B70B3CB4AE3F50B">
    <w:name w:val="5CD2976814944F158B70B3CB4AE3F50B"/>
    <w:rsid w:val="00EB53CB"/>
  </w:style>
  <w:style w:type="paragraph" w:customStyle="1" w:styleId="BB278868803D4B8AB29C538B5BAFE79F">
    <w:name w:val="BB278868803D4B8AB29C538B5BAFE79F"/>
    <w:rsid w:val="00EB53CB"/>
  </w:style>
  <w:style w:type="paragraph" w:customStyle="1" w:styleId="77B4A298728B4F9D9C2912140A25F0EF">
    <w:name w:val="77B4A298728B4F9D9C2912140A25F0EF"/>
    <w:rsid w:val="00EB53CB"/>
  </w:style>
  <w:style w:type="paragraph" w:customStyle="1" w:styleId="E356CBCF3EFC4A398223B23BC59B5F20">
    <w:name w:val="E356CBCF3EFC4A398223B23BC59B5F20"/>
    <w:rsid w:val="00EB53CB"/>
  </w:style>
  <w:style w:type="paragraph" w:customStyle="1" w:styleId="38BA53D338144325B639ACE45195CAEF">
    <w:name w:val="38BA53D338144325B639ACE45195CAEF"/>
    <w:rsid w:val="00EB53CB"/>
  </w:style>
  <w:style w:type="paragraph" w:customStyle="1" w:styleId="D406AB79E46A4BA8A901238AC5BC1225">
    <w:name w:val="D406AB79E46A4BA8A901238AC5BC1225"/>
    <w:rsid w:val="00EB53CB"/>
  </w:style>
  <w:style w:type="paragraph" w:customStyle="1" w:styleId="B62CB33C861041D784FCC6CC3C1BBA1B">
    <w:name w:val="B62CB33C861041D784FCC6CC3C1BBA1B"/>
    <w:rsid w:val="00EB53CB"/>
  </w:style>
  <w:style w:type="paragraph" w:customStyle="1" w:styleId="FA231D0DD1F04E57871BBB176149735A">
    <w:name w:val="FA231D0DD1F04E57871BBB176149735A"/>
    <w:rsid w:val="00EB53CB"/>
  </w:style>
  <w:style w:type="paragraph" w:customStyle="1" w:styleId="28553C755A50486CBF9F7FF10A462E03">
    <w:name w:val="28553C755A50486CBF9F7FF10A462E03"/>
    <w:rsid w:val="00EB53CB"/>
  </w:style>
  <w:style w:type="paragraph" w:customStyle="1" w:styleId="BFEE77AA52134C8684241F5D61C4D35A">
    <w:name w:val="BFEE77AA52134C8684241F5D61C4D35A"/>
    <w:rsid w:val="00EB53CB"/>
  </w:style>
  <w:style w:type="paragraph" w:customStyle="1" w:styleId="06EA670FD4EE4216A2E62FD75F79B8D6">
    <w:name w:val="06EA670FD4EE4216A2E62FD75F79B8D6"/>
    <w:rsid w:val="00EB53CB"/>
  </w:style>
  <w:style w:type="paragraph" w:customStyle="1" w:styleId="1F2963DEBA3E48168AA14741E0FFB9F2">
    <w:name w:val="1F2963DEBA3E48168AA14741E0FFB9F2"/>
    <w:rsid w:val="00EB53CB"/>
  </w:style>
  <w:style w:type="paragraph" w:customStyle="1" w:styleId="96AA2DDF020A4F20A6531C15E630D94D">
    <w:name w:val="96AA2DDF020A4F20A6531C15E630D94D"/>
    <w:rsid w:val="00EB53CB"/>
  </w:style>
  <w:style w:type="paragraph" w:customStyle="1" w:styleId="0C1A6E61BB9249459DECC928D7D400DE">
    <w:name w:val="0C1A6E61BB9249459DECC928D7D400DE"/>
    <w:rsid w:val="00EB53CB"/>
  </w:style>
  <w:style w:type="paragraph" w:customStyle="1" w:styleId="3376083528774D85A32D9CCB59EE3052">
    <w:name w:val="3376083528774D85A32D9CCB59EE3052"/>
    <w:rsid w:val="00EB53CB"/>
  </w:style>
  <w:style w:type="paragraph" w:customStyle="1" w:styleId="F4613173B5C54FE7B19ED30F777FE4A4">
    <w:name w:val="F4613173B5C54FE7B19ED30F777FE4A4"/>
    <w:rsid w:val="00EB53CB"/>
  </w:style>
  <w:style w:type="paragraph" w:customStyle="1" w:styleId="2371DE50BC604C2785A59149CACA35C0">
    <w:name w:val="2371DE50BC604C2785A59149CACA35C0"/>
    <w:rsid w:val="00EB53CB"/>
  </w:style>
  <w:style w:type="paragraph" w:customStyle="1" w:styleId="DA22CAD39C704611952DD96F7FAE9769">
    <w:name w:val="DA22CAD39C704611952DD96F7FAE9769"/>
    <w:rsid w:val="00EB53CB"/>
  </w:style>
  <w:style w:type="paragraph" w:customStyle="1" w:styleId="B03607DFA63347A1AA382E295E46D1F1">
    <w:name w:val="B03607DFA63347A1AA382E295E46D1F1"/>
    <w:rsid w:val="00EB53CB"/>
  </w:style>
  <w:style w:type="paragraph" w:customStyle="1" w:styleId="6E4E42ED7A984E118C38924F49B037D0">
    <w:name w:val="6E4E42ED7A984E118C38924F49B037D0"/>
    <w:rsid w:val="00EB53CB"/>
  </w:style>
  <w:style w:type="paragraph" w:customStyle="1" w:styleId="9943BCC2AD104521894D6B078847348C">
    <w:name w:val="9943BCC2AD104521894D6B078847348C"/>
    <w:rsid w:val="00EB53CB"/>
  </w:style>
  <w:style w:type="paragraph" w:customStyle="1" w:styleId="9EC11013DDBE40F08F625BDE88B7C767">
    <w:name w:val="9EC11013DDBE40F08F625BDE88B7C767"/>
    <w:rsid w:val="006C0A56"/>
  </w:style>
  <w:style w:type="paragraph" w:customStyle="1" w:styleId="8709F857CF7D46CCAE8974BA4A31E20C">
    <w:name w:val="8709F857CF7D46CCAE8974BA4A31E20C"/>
    <w:rsid w:val="006C0A56"/>
  </w:style>
  <w:style w:type="paragraph" w:customStyle="1" w:styleId="FB955918901A42ECAE9C6B0C75D6CAD3">
    <w:name w:val="FB955918901A42ECAE9C6B0C75D6CAD3"/>
    <w:rsid w:val="006C0A56"/>
  </w:style>
  <w:style w:type="paragraph" w:customStyle="1" w:styleId="AD4A089FF2574D7CAAADAEA7537A166F">
    <w:name w:val="AD4A089FF2574D7CAAADAEA7537A166F"/>
    <w:rsid w:val="006C0A56"/>
  </w:style>
  <w:style w:type="paragraph" w:customStyle="1" w:styleId="11397689E8E14801BD7C045DA9760BA1">
    <w:name w:val="11397689E8E14801BD7C045DA9760BA1"/>
    <w:rsid w:val="006C0A56"/>
  </w:style>
  <w:style w:type="paragraph" w:customStyle="1" w:styleId="0594B981B7A947BAB736BDAC362B2D5B">
    <w:name w:val="0594B981B7A947BAB736BDAC362B2D5B"/>
    <w:rsid w:val="006C0A56"/>
  </w:style>
  <w:style w:type="paragraph" w:customStyle="1" w:styleId="AE35F7E1802E4F2F8B65B35A259427C4">
    <w:name w:val="AE35F7E1802E4F2F8B65B35A259427C4"/>
    <w:rsid w:val="006C0A56"/>
  </w:style>
  <w:style w:type="paragraph" w:customStyle="1" w:styleId="1DD82D5C2F724DE9BB76C53E321DE5F7">
    <w:name w:val="1DD82D5C2F724DE9BB76C53E321DE5F7"/>
    <w:rsid w:val="006C0A56"/>
  </w:style>
  <w:style w:type="paragraph" w:customStyle="1" w:styleId="4CB8FEF3052E456AB212FB78E9DA0060">
    <w:name w:val="4CB8FEF3052E456AB212FB78E9DA0060"/>
    <w:rsid w:val="006C0A56"/>
  </w:style>
  <w:style w:type="paragraph" w:customStyle="1" w:styleId="A2B84558ED404ACEB83B3276BDDBE75A">
    <w:name w:val="A2B84558ED404ACEB83B3276BDDBE75A"/>
    <w:rsid w:val="006C0A56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6C0A56"/>
    <w:rPr>
      <w:color w:val="808080"/>
    </w:rPr>
  </w:style>
  <w:style w:type="paragraph" w:customStyle="1" w:styleId="25D0911BFDEA4DFAA8C6A0DAA94A469C">
    <w:name w:val="25D0911BFDEA4DFAA8C6A0DAA94A469C"/>
  </w:style>
  <w:style w:type="paragraph" w:customStyle="1" w:styleId="C29F055A16634FC1B4C510A838AE442B">
    <w:name w:val="C29F055A16634FC1B4C510A838AE442B"/>
    <w:rsid w:val="00EB53CB"/>
  </w:style>
  <w:style w:type="paragraph" w:customStyle="1" w:styleId="111DFFB793E7425CB0A8446BB41E1164">
    <w:name w:val="111DFFB793E7425CB0A8446BB41E1164"/>
    <w:rsid w:val="00EB53CB"/>
  </w:style>
  <w:style w:type="paragraph" w:customStyle="1" w:styleId="90EB3ACB7300427189D7AA6C455E7A6F">
    <w:name w:val="90EB3ACB7300427189D7AA6C455E7A6F"/>
    <w:rsid w:val="00EB53CB"/>
  </w:style>
  <w:style w:type="paragraph" w:customStyle="1" w:styleId="250DCCF15030462186440B2998584759">
    <w:name w:val="250DCCF15030462186440B2998584759"/>
    <w:rsid w:val="00EB53CB"/>
  </w:style>
  <w:style w:type="paragraph" w:customStyle="1" w:styleId="CF32BE89B412451CA19D01C669DA4721">
    <w:name w:val="CF32BE89B412451CA19D01C669DA4721"/>
    <w:rsid w:val="00EB53CB"/>
  </w:style>
  <w:style w:type="paragraph" w:customStyle="1" w:styleId="C55A86B71F8343199AA73991ED4DE4C7">
    <w:name w:val="C55A86B71F8343199AA73991ED4DE4C7"/>
    <w:rsid w:val="00EB53CB"/>
  </w:style>
  <w:style w:type="paragraph" w:customStyle="1" w:styleId="7DAFACD91F7C4E72809E37B4E553BA2B">
    <w:name w:val="7DAFACD91F7C4E72809E37B4E553BA2B"/>
    <w:rsid w:val="00EB53CB"/>
  </w:style>
  <w:style w:type="paragraph" w:customStyle="1" w:styleId="224064B04DBD459A8647FC617B794041">
    <w:name w:val="224064B04DBD459A8647FC617B794041"/>
    <w:rsid w:val="00EB53CB"/>
  </w:style>
  <w:style w:type="paragraph" w:customStyle="1" w:styleId="AAA52BC224ED414399F237EF68871C2B">
    <w:name w:val="AAA52BC224ED414399F237EF68871C2B"/>
    <w:rsid w:val="00EB53CB"/>
  </w:style>
  <w:style w:type="paragraph" w:customStyle="1" w:styleId="1D6C406B8F6D4EA18C1EE033B6952178">
    <w:name w:val="1D6C406B8F6D4EA18C1EE033B6952178"/>
    <w:rsid w:val="00EB53CB"/>
  </w:style>
  <w:style w:type="paragraph" w:customStyle="1" w:styleId="C793C66A5CA74865A2DDFD2FF51E3617">
    <w:name w:val="C793C66A5CA74865A2DDFD2FF51E3617"/>
    <w:rsid w:val="00EB53CB"/>
  </w:style>
  <w:style w:type="paragraph" w:customStyle="1" w:styleId="FA39DA3F33854779993E308B39E165CA">
    <w:name w:val="FA39DA3F33854779993E308B39E165CA"/>
    <w:rsid w:val="00EB53CB"/>
  </w:style>
  <w:style w:type="paragraph" w:customStyle="1" w:styleId="6F035B7E378742D6BD3B127CE5D8C928">
    <w:name w:val="6F035B7E378742D6BD3B127CE5D8C928"/>
    <w:rsid w:val="00EB53CB"/>
  </w:style>
  <w:style w:type="paragraph" w:customStyle="1" w:styleId="01C9AF56E5814384B674EBFC11076501">
    <w:name w:val="01C9AF56E5814384B674EBFC11076501"/>
    <w:rsid w:val="00EB53CB"/>
  </w:style>
  <w:style w:type="paragraph" w:customStyle="1" w:styleId="96B0746CE37C436B84CA2D7E516E02AF">
    <w:name w:val="96B0746CE37C436B84CA2D7E516E02AF"/>
    <w:rsid w:val="00EB53CB"/>
  </w:style>
  <w:style w:type="paragraph" w:customStyle="1" w:styleId="B73D4F46C84F4268B7682DBE23D8250E">
    <w:name w:val="B73D4F46C84F4268B7682DBE23D8250E"/>
    <w:rsid w:val="00EB53CB"/>
  </w:style>
  <w:style w:type="paragraph" w:customStyle="1" w:styleId="F017776EFB07483791D4554ACB5DA023">
    <w:name w:val="F017776EFB07483791D4554ACB5DA023"/>
    <w:rsid w:val="00EB53CB"/>
  </w:style>
  <w:style w:type="paragraph" w:customStyle="1" w:styleId="B0F04C8D76554F18BB29214196E19D1B">
    <w:name w:val="B0F04C8D76554F18BB29214196E19D1B"/>
    <w:rsid w:val="00EB53CB"/>
  </w:style>
  <w:style w:type="paragraph" w:customStyle="1" w:styleId="E0D7F72906EF42D595B4F23845977527">
    <w:name w:val="E0D7F72906EF42D595B4F23845977527"/>
    <w:rsid w:val="00EB53CB"/>
  </w:style>
  <w:style w:type="paragraph" w:customStyle="1" w:styleId="6C7A194D1F6D45E297920EB98653619E">
    <w:name w:val="6C7A194D1F6D45E297920EB98653619E"/>
    <w:rsid w:val="00EB53CB"/>
  </w:style>
  <w:style w:type="paragraph" w:customStyle="1" w:styleId="FDD7ACC2AEC34AF0BA4298353B8171DA">
    <w:name w:val="FDD7ACC2AEC34AF0BA4298353B8171DA"/>
    <w:rsid w:val="00EB53CB"/>
  </w:style>
  <w:style w:type="paragraph" w:customStyle="1" w:styleId="09549F09B2DB4658B3877BF48498E369">
    <w:name w:val="09549F09B2DB4658B3877BF48498E369"/>
    <w:rsid w:val="00EB53CB"/>
  </w:style>
  <w:style w:type="paragraph" w:customStyle="1" w:styleId="83ED89B5C8A04D7DA15D048CAC26BED0">
    <w:name w:val="83ED89B5C8A04D7DA15D048CAC26BED0"/>
    <w:rsid w:val="00EB53CB"/>
  </w:style>
  <w:style w:type="paragraph" w:customStyle="1" w:styleId="2E063CAF64514771A7DC613AA0AE15F9">
    <w:name w:val="2E063CAF64514771A7DC613AA0AE15F9"/>
    <w:rsid w:val="00EB53CB"/>
  </w:style>
  <w:style w:type="paragraph" w:customStyle="1" w:styleId="1A1A82ACBAF74CF8BAD9AB2A3666A550">
    <w:name w:val="1A1A82ACBAF74CF8BAD9AB2A3666A550"/>
    <w:rsid w:val="00EB53CB"/>
  </w:style>
  <w:style w:type="paragraph" w:customStyle="1" w:styleId="14C0A1309EF54AC0B5A1B7812F85A437">
    <w:name w:val="14C0A1309EF54AC0B5A1B7812F85A437"/>
    <w:rsid w:val="00EB53CB"/>
  </w:style>
  <w:style w:type="paragraph" w:customStyle="1" w:styleId="5CD2976814944F158B70B3CB4AE3F50B">
    <w:name w:val="5CD2976814944F158B70B3CB4AE3F50B"/>
    <w:rsid w:val="00EB53CB"/>
  </w:style>
  <w:style w:type="paragraph" w:customStyle="1" w:styleId="BB278868803D4B8AB29C538B5BAFE79F">
    <w:name w:val="BB278868803D4B8AB29C538B5BAFE79F"/>
    <w:rsid w:val="00EB53CB"/>
  </w:style>
  <w:style w:type="paragraph" w:customStyle="1" w:styleId="77B4A298728B4F9D9C2912140A25F0EF">
    <w:name w:val="77B4A298728B4F9D9C2912140A25F0EF"/>
    <w:rsid w:val="00EB53CB"/>
  </w:style>
  <w:style w:type="paragraph" w:customStyle="1" w:styleId="E356CBCF3EFC4A398223B23BC59B5F20">
    <w:name w:val="E356CBCF3EFC4A398223B23BC59B5F20"/>
    <w:rsid w:val="00EB53CB"/>
  </w:style>
  <w:style w:type="paragraph" w:customStyle="1" w:styleId="38BA53D338144325B639ACE45195CAEF">
    <w:name w:val="38BA53D338144325B639ACE45195CAEF"/>
    <w:rsid w:val="00EB53CB"/>
  </w:style>
  <w:style w:type="paragraph" w:customStyle="1" w:styleId="D406AB79E46A4BA8A901238AC5BC1225">
    <w:name w:val="D406AB79E46A4BA8A901238AC5BC1225"/>
    <w:rsid w:val="00EB53CB"/>
  </w:style>
  <w:style w:type="paragraph" w:customStyle="1" w:styleId="B62CB33C861041D784FCC6CC3C1BBA1B">
    <w:name w:val="B62CB33C861041D784FCC6CC3C1BBA1B"/>
    <w:rsid w:val="00EB53CB"/>
  </w:style>
  <w:style w:type="paragraph" w:customStyle="1" w:styleId="FA231D0DD1F04E57871BBB176149735A">
    <w:name w:val="FA231D0DD1F04E57871BBB176149735A"/>
    <w:rsid w:val="00EB53CB"/>
  </w:style>
  <w:style w:type="paragraph" w:customStyle="1" w:styleId="28553C755A50486CBF9F7FF10A462E03">
    <w:name w:val="28553C755A50486CBF9F7FF10A462E03"/>
    <w:rsid w:val="00EB53CB"/>
  </w:style>
  <w:style w:type="paragraph" w:customStyle="1" w:styleId="BFEE77AA52134C8684241F5D61C4D35A">
    <w:name w:val="BFEE77AA52134C8684241F5D61C4D35A"/>
    <w:rsid w:val="00EB53CB"/>
  </w:style>
  <w:style w:type="paragraph" w:customStyle="1" w:styleId="06EA670FD4EE4216A2E62FD75F79B8D6">
    <w:name w:val="06EA670FD4EE4216A2E62FD75F79B8D6"/>
    <w:rsid w:val="00EB53CB"/>
  </w:style>
  <w:style w:type="paragraph" w:customStyle="1" w:styleId="1F2963DEBA3E48168AA14741E0FFB9F2">
    <w:name w:val="1F2963DEBA3E48168AA14741E0FFB9F2"/>
    <w:rsid w:val="00EB53CB"/>
  </w:style>
  <w:style w:type="paragraph" w:customStyle="1" w:styleId="96AA2DDF020A4F20A6531C15E630D94D">
    <w:name w:val="96AA2DDF020A4F20A6531C15E630D94D"/>
    <w:rsid w:val="00EB53CB"/>
  </w:style>
  <w:style w:type="paragraph" w:customStyle="1" w:styleId="0C1A6E61BB9249459DECC928D7D400DE">
    <w:name w:val="0C1A6E61BB9249459DECC928D7D400DE"/>
    <w:rsid w:val="00EB53CB"/>
  </w:style>
  <w:style w:type="paragraph" w:customStyle="1" w:styleId="3376083528774D85A32D9CCB59EE3052">
    <w:name w:val="3376083528774D85A32D9CCB59EE3052"/>
    <w:rsid w:val="00EB53CB"/>
  </w:style>
  <w:style w:type="paragraph" w:customStyle="1" w:styleId="F4613173B5C54FE7B19ED30F777FE4A4">
    <w:name w:val="F4613173B5C54FE7B19ED30F777FE4A4"/>
    <w:rsid w:val="00EB53CB"/>
  </w:style>
  <w:style w:type="paragraph" w:customStyle="1" w:styleId="2371DE50BC604C2785A59149CACA35C0">
    <w:name w:val="2371DE50BC604C2785A59149CACA35C0"/>
    <w:rsid w:val="00EB53CB"/>
  </w:style>
  <w:style w:type="paragraph" w:customStyle="1" w:styleId="DA22CAD39C704611952DD96F7FAE9769">
    <w:name w:val="DA22CAD39C704611952DD96F7FAE9769"/>
    <w:rsid w:val="00EB53CB"/>
  </w:style>
  <w:style w:type="paragraph" w:customStyle="1" w:styleId="B03607DFA63347A1AA382E295E46D1F1">
    <w:name w:val="B03607DFA63347A1AA382E295E46D1F1"/>
    <w:rsid w:val="00EB53CB"/>
  </w:style>
  <w:style w:type="paragraph" w:customStyle="1" w:styleId="6E4E42ED7A984E118C38924F49B037D0">
    <w:name w:val="6E4E42ED7A984E118C38924F49B037D0"/>
    <w:rsid w:val="00EB53CB"/>
  </w:style>
  <w:style w:type="paragraph" w:customStyle="1" w:styleId="9943BCC2AD104521894D6B078847348C">
    <w:name w:val="9943BCC2AD104521894D6B078847348C"/>
    <w:rsid w:val="00EB53CB"/>
  </w:style>
  <w:style w:type="paragraph" w:customStyle="1" w:styleId="9EC11013DDBE40F08F625BDE88B7C767">
    <w:name w:val="9EC11013DDBE40F08F625BDE88B7C767"/>
    <w:rsid w:val="006C0A56"/>
  </w:style>
  <w:style w:type="paragraph" w:customStyle="1" w:styleId="8709F857CF7D46CCAE8974BA4A31E20C">
    <w:name w:val="8709F857CF7D46CCAE8974BA4A31E20C"/>
    <w:rsid w:val="006C0A56"/>
  </w:style>
  <w:style w:type="paragraph" w:customStyle="1" w:styleId="FB955918901A42ECAE9C6B0C75D6CAD3">
    <w:name w:val="FB955918901A42ECAE9C6B0C75D6CAD3"/>
    <w:rsid w:val="006C0A56"/>
  </w:style>
  <w:style w:type="paragraph" w:customStyle="1" w:styleId="AD4A089FF2574D7CAAADAEA7537A166F">
    <w:name w:val="AD4A089FF2574D7CAAADAEA7537A166F"/>
    <w:rsid w:val="006C0A56"/>
  </w:style>
  <w:style w:type="paragraph" w:customStyle="1" w:styleId="11397689E8E14801BD7C045DA9760BA1">
    <w:name w:val="11397689E8E14801BD7C045DA9760BA1"/>
    <w:rsid w:val="006C0A56"/>
  </w:style>
  <w:style w:type="paragraph" w:customStyle="1" w:styleId="0594B981B7A947BAB736BDAC362B2D5B">
    <w:name w:val="0594B981B7A947BAB736BDAC362B2D5B"/>
    <w:rsid w:val="006C0A56"/>
  </w:style>
  <w:style w:type="paragraph" w:customStyle="1" w:styleId="AE35F7E1802E4F2F8B65B35A259427C4">
    <w:name w:val="AE35F7E1802E4F2F8B65B35A259427C4"/>
    <w:rsid w:val="006C0A56"/>
  </w:style>
  <w:style w:type="paragraph" w:customStyle="1" w:styleId="1DD82D5C2F724DE9BB76C53E321DE5F7">
    <w:name w:val="1DD82D5C2F724DE9BB76C53E321DE5F7"/>
    <w:rsid w:val="006C0A56"/>
  </w:style>
  <w:style w:type="paragraph" w:customStyle="1" w:styleId="4CB8FEF3052E456AB212FB78E9DA0060">
    <w:name w:val="4CB8FEF3052E456AB212FB78E9DA0060"/>
    <w:rsid w:val="006C0A56"/>
  </w:style>
  <w:style w:type="paragraph" w:customStyle="1" w:styleId="A2B84558ED404ACEB83B3276BDDBE75A">
    <w:name w:val="A2B84558ED404ACEB83B3276BDDBE75A"/>
    <w:rsid w:val="006C0A5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A7EA1C-9909-418D-8D06-4254A2667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7069BF55.dotm</Template>
  <TotalTime>98</TotalTime>
  <Pages>1</Pages>
  <Words>222</Words>
  <Characters>1205</Characters>
  <Application>Microsoft Office Word</Application>
  <DocSecurity>0</DocSecurity>
  <Lines>10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20</cp:revision>
  <cp:lastPrinted>2015-01-29T16:33:00Z</cp:lastPrinted>
  <dcterms:created xsi:type="dcterms:W3CDTF">2014-09-15T08:53:00Z</dcterms:created>
  <dcterms:modified xsi:type="dcterms:W3CDTF">2015-01-29T16:35:00Z</dcterms:modified>
</cp:coreProperties>
</file>